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4A6" w:rsidRPr="00954BC6" w:rsidRDefault="00C664A6" w:rsidP="008D13AE">
      <w:pPr>
        <w:pStyle w:val="Title"/>
      </w:pPr>
      <w:r w:rsidRPr="00954BC6">
        <w:t>ПОЯСНИТЕЛЬНАЯ ЗАПИСКА</w:t>
      </w:r>
    </w:p>
    <w:p w:rsidR="00C664A6" w:rsidRDefault="00C664A6" w:rsidP="008D13AE">
      <w:pPr>
        <w:pStyle w:val="Title"/>
        <w:ind w:left="284" w:hanging="284"/>
      </w:pPr>
      <w:r w:rsidRPr="00954BC6">
        <w:t>к  прогнозу социально-экономического развития Юрьевецко</w:t>
      </w:r>
      <w:r>
        <w:t>го муниципального района на 2024</w:t>
      </w:r>
      <w:r w:rsidRPr="00954BC6">
        <w:t xml:space="preserve"> год  и  </w:t>
      </w:r>
      <w:r>
        <w:t>плановый период 2025</w:t>
      </w:r>
    </w:p>
    <w:p w:rsidR="00C664A6" w:rsidRPr="00954BC6" w:rsidRDefault="00C664A6" w:rsidP="008D13AE">
      <w:pPr>
        <w:pStyle w:val="Title"/>
        <w:ind w:left="284" w:hanging="284"/>
      </w:pPr>
      <w:r>
        <w:t xml:space="preserve"> и 2026 </w:t>
      </w:r>
      <w:r w:rsidRPr="00954BC6">
        <w:t>годов</w:t>
      </w:r>
    </w:p>
    <w:p w:rsidR="00C664A6" w:rsidRPr="00954BC6" w:rsidRDefault="00C664A6" w:rsidP="008D13AE">
      <w:pPr>
        <w:pStyle w:val="Title"/>
        <w:ind w:left="284" w:hanging="284"/>
        <w:jc w:val="both"/>
        <w:rPr>
          <w:sz w:val="20"/>
          <w:szCs w:val="20"/>
        </w:rPr>
      </w:pPr>
    </w:p>
    <w:p w:rsidR="00C664A6" w:rsidRPr="00954BC6" w:rsidRDefault="00C664A6" w:rsidP="008D13AE">
      <w:pPr>
        <w:autoSpaceDE w:val="0"/>
        <w:autoSpaceDN w:val="0"/>
        <w:adjustRightInd w:val="0"/>
        <w:ind w:firstLine="540"/>
        <w:jc w:val="both"/>
      </w:pPr>
      <w:r w:rsidRPr="00954BC6">
        <w:rPr>
          <w:sz w:val="28"/>
          <w:szCs w:val="28"/>
        </w:rPr>
        <w:t>Прогноз социально-экономического развития Юрьевецког</w:t>
      </w:r>
      <w:r>
        <w:rPr>
          <w:sz w:val="28"/>
          <w:szCs w:val="28"/>
        </w:rPr>
        <w:t>о муниципального района  на 2024</w:t>
      </w:r>
      <w:r w:rsidRPr="00954BC6">
        <w:rPr>
          <w:sz w:val="28"/>
          <w:szCs w:val="28"/>
        </w:rPr>
        <w:t xml:space="preserve"> год и </w:t>
      </w:r>
      <w:r>
        <w:rPr>
          <w:sz w:val="28"/>
          <w:szCs w:val="28"/>
        </w:rPr>
        <w:t xml:space="preserve"> плановый период 2025</w:t>
      </w:r>
      <w:r w:rsidRPr="00954BC6">
        <w:rPr>
          <w:sz w:val="28"/>
          <w:szCs w:val="28"/>
        </w:rPr>
        <w:t xml:space="preserve"> и </w:t>
      </w:r>
      <w:r>
        <w:rPr>
          <w:sz w:val="28"/>
          <w:szCs w:val="28"/>
        </w:rPr>
        <w:t xml:space="preserve"> 2026 </w:t>
      </w:r>
      <w:r w:rsidRPr="00954BC6">
        <w:rPr>
          <w:sz w:val="28"/>
          <w:szCs w:val="28"/>
        </w:rPr>
        <w:t>годов разработан на основе анализа  р</w:t>
      </w:r>
      <w:r>
        <w:rPr>
          <w:sz w:val="28"/>
          <w:szCs w:val="28"/>
        </w:rPr>
        <w:t xml:space="preserve">азвития экономики района за 2021 – 2022 </w:t>
      </w:r>
      <w:r w:rsidRPr="00954BC6">
        <w:rPr>
          <w:sz w:val="28"/>
          <w:szCs w:val="28"/>
        </w:rPr>
        <w:t xml:space="preserve"> годы, в соответствии с методическими рекомендациями к разработке прогнозов социально-экономического развития муниципального образования Ивановской области, а также с учетом базового сценария прогноза социально-экономического развития Россий</w:t>
      </w:r>
      <w:r>
        <w:rPr>
          <w:sz w:val="28"/>
          <w:szCs w:val="28"/>
        </w:rPr>
        <w:t>ской Федерации на период до 2026</w:t>
      </w:r>
      <w:r w:rsidRPr="00954BC6">
        <w:rPr>
          <w:sz w:val="28"/>
          <w:szCs w:val="28"/>
        </w:rPr>
        <w:t xml:space="preserve"> года, на основе</w:t>
      </w:r>
      <w:r>
        <w:rPr>
          <w:sz w:val="28"/>
          <w:szCs w:val="28"/>
        </w:rPr>
        <w:t xml:space="preserve"> </w:t>
      </w:r>
      <w:r w:rsidRPr="00954BC6">
        <w:rPr>
          <w:sz w:val="28"/>
          <w:szCs w:val="28"/>
        </w:rPr>
        <w:t>данных органов статистики, информации, полученной от предприятий, организаций  осуществляющих свою деятельность на территории района</w:t>
      </w:r>
    </w:p>
    <w:p w:rsidR="00C664A6" w:rsidRPr="00954BC6" w:rsidRDefault="00C664A6" w:rsidP="008D13AE">
      <w:pPr>
        <w:autoSpaceDE w:val="0"/>
        <w:autoSpaceDN w:val="0"/>
        <w:adjustRightInd w:val="0"/>
        <w:ind w:firstLine="540"/>
        <w:jc w:val="both"/>
      </w:pPr>
    </w:p>
    <w:p w:rsidR="00C664A6" w:rsidRPr="00954BC6" w:rsidRDefault="00C664A6" w:rsidP="000B5B91">
      <w:pPr>
        <w:jc w:val="center"/>
        <w:rPr>
          <w:b/>
          <w:bCs/>
          <w:sz w:val="28"/>
          <w:szCs w:val="28"/>
        </w:rPr>
      </w:pPr>
      <w:r w:rsidRPr="00954BC6">
        <w:rPr>
          <w:b/>
          <w:bCs/>
          <w:sz w:val="28"/>
          <w:szCs w:val="28"/>
        </w:rPr>
        <w:t>Экономические показатели Юрьевецкого муниципального района</w:t>
      </w:r>
    </w:p>
    <w:p w:rsidR="00C664A6" w:rsidRPr="00954BC6" w:rsidRDefault="00C664A6" w:rsidP="000B5B91">
      <w:pPr>
        <w:ind w:firstLine="567"/>
        <w:jc w:val="center"/>
        <w:rPr>
          <w:sz w:val="28"/>
          <w:szCs w:val="28"/>
        </w:rPr>
      </w:pPr>
      <w:r w:rsidRPr="00954BC6">
        <w:rPr>
          <w:b/>
          <w:bCs/>
          <w:sz w:val="28"/>
          <w:szCs w:val="28"/>
        </w:rPr>
        <w:t>Промышленное производство</w:t>
      </w:r>
    </w:p>
    <w:p w:rsidR="00C664A6" w:rsidRPr="00954BC6" w:rsidRDefault="00C664A6" w:rsidP="000B5B91">
      <w:pPr>
        <w:tabs>
          <w:tab w:val="left" w:pos="2127"/>
        </w:tabs>
        <w:ind w:firstLine="567"/>
        <w:jc w:val="center"/>
      </w:pPr>
    </w:p>
    <w:p w:rsidR="00C664A6" w:rsidRPr="00954BC6" w:rsidRDefault="00C664A6" w:rsidP="008D13AE">
      <w:pPr>
        <w:widowControl w:val="0"/>
        <w:autoSpaceDE w:val="0"/>
        <w:autoSpaceDN w:val="0"/>
        <w:adjustRightInd w:val="0"/>
        <w:jc w:val="both"/>
        <w:rPr>
          <w:sz w:val="28"/>
          <w:szCs w:val="28"/>
        </w:rPr>
      </w:pPr>
      <w:r w:rsidRPr="00954BC6">
        <w:rPr>
          <w:sz w:val="28"/>
          <w:szCs w:val="28"/>
        </w:rPr>
        <w:tab/>
        <w:t>По данным  Иваново</w:t>
      </w:r>
      <w:r>
        <w:rPr>
          <w:sz w:val="28"/>
          <w:szCs w:val="28"/>
        </w:rPr>
        <w:t>стат по  состоянию на 01.01.2023</w:t>
      </w:r>
      <w:r w:rsidRPr="00954BC6">
        <w:rPr>
          <w:sz w:val="28"/>
          <w:szCs w:val="28"/>
        </w:rPr>
        <w:t xml:space="preserve"> год</w:t>
      </w:r>
      <w:r>
        <w:rPr>
          <w:sz w:val="28"/>
          <w:szCs w:val="28"/>
        </w:rPr>
        <w:t>а в районе зарегистрировано  103</w:t>
      </w:r>
      <w:r w:rsidRPr="00954BC6">
        <w:rPr>
          <w:sz w:val="28"/>
          <w:szCs w:val="28"/>
        </w:rPr>
        <w:t xml:space="preserve">  юридических лиц раз</w:t>
      </w:r>
      <w:r>
        <w:rPr>
          <w:sz w:val="28"/>
          <w:szCs w:val="28"/>
        </w:rPr>
        <w:t>личной формы собственности и 251</w:t>
      </w:r>
      <w:r w:rsidRPr="00954BC6">
        <w:rPr>
          <w:sz w:val="28"/>
          <w:szCs w:val="28"/>
        </w:rPr>
        <w:t xml:space="preserve"> индивидуальных предпринимателей. Структура промышленных предприятий  характеризуется  преобладанием частных предприятий. Основную часть предприятий и организаций составляют предприятия малого бизнеса: ООО «Мебель М»», ООО «Теплоцентраль», ООО «Тепло-город», ООО «Аква-город», ОАО «Домоуправление». Малые предприятия занимаются производством мебели, производством изделий из бумаги и картона, производством тепловой энергии. Поскольку данные предприятия относятся к малым, то их объемы производства не учитываются и не прогнозируются в разделе 1.1 «Промышленность» прогноза социально-экономического развития. </w:t>
      </w:r>
    </w:p>
    <w:p w:rsidR="00C664A6" w:rsidRPr="00954BC6" w:rsidRDefault="00C664A6" w:rsidP="008D13AE">
      <w:pPr>
        <w:jc w:val="both"/>
        <w:rPr>
          <w:b/>
          <w:bCs/>
        </w:rPr>
      </w:pPr>
      <w:r w:rsidRPr="00954BC6">
        <w:rPr>
          <w:sz w:val="28"/>
          <w:szCs w:val="28"/>
        </w:rPr>
        <w:tab/>
      </w:r>
    </w:p>
    <w:p w:rsidR="00C664A6" w:rsidRDefault="00C664A6" w:rsidP="000B5B91">
      <w:pPr>
        <w:jc w:val="center"/>
        <w:rPr>
          <w:b/>
          <w:bCs/>
          <w:sz w:val="28"/>
          <w:szCs w:val="28"/>
        </w:rPr>
      </w:pPr>
      <w:r w:rsidRPr="00954BC6">
        <w:rPr>
          <w:b/>
          <w:bCs/>
          <w:sz w:val="28"/>
          <w:szCs w:val="28"/>
        </w:rPr>
        <w:t>Сельское хозяйство</w:t>
      </w:r>
    </w:p>
    <w:p w:rsidR="00C664A6" w:rsidRPr="00954BC6" w:rsidRDefault="00C664A6" w:rsidP="000B5B91">
      <w:pPr>
        <w:jc w:val="center"/>
        <w:rPr>
          <w:b/>
          <w:bCs/>
          <w:sz w:val="28"/>
          <w:szCs w:val="28"/>
        </w:rPr>
      </w:pPr>
    </w:p>
    <w:p w:rsidR="00C664A6" w:rsidRPr="00022E93" w:rsidRDefault="00C664A6" w:rsidP="00022E93">
      <w:pPr>
        <w:ind w:firstLine="540"/>
        <w:jc w:val="center"/>
        <w:rPr>
          <w:sz w:val="28"/>
          <w:szCs w:val="28"/>
          <w:lang w:eastAsia="en-US"/>
        </w:rPr>
      </w:pPr>
      <w:r w:rsidRPr="00022E93">
        <w:rPr>
          <w:sz w:val="28"/>
          <w:szCs w:val="28"/>
          <w:lang w:eastAsia="en-US"/>
        </w:rPr>
        <w:t>Аграрный сектор является одной из основных составляющих частей экономики Юрьевецкого муниципального района, от его работы во многом зависит развитие сельских территорий и повышение качества жизни на селе.</w:t>
      </w:r>
    </w:p>
    <w:p w:rsidR="00C664A6" w:rsidRPr="00022E93" w:rsidRDefault="00C664A6" w:rsidP="00022E93">
      <w:pPr>
        <w:ind w:firstLine="708"/>
        <w:jc w:val="both"/>
        <w:rPr>
          <w:sz w:val="28"/>
          <w:szCs w:val="28"/>
        </w:rPr>
      </w:pPr>
      <w:r w:rsidRPr="00022E93">
        <w:rPr>
          <w:sz w:val="28"/>
          <w:szCs w:val="28"/>
        </w:rPr>
        <w:t>Структура агропромышленного комплекса представляет собой 3 действующих сельскохозяйственных предприятий и 10 активно работающих крестьянско-фермерских хозяйств, кроме того на территории района имеется более 2,1 тыс. личных подсобных хозяйств, которые занимаются производством сельскохозяйственной продукции.</w:t>
      </w:r>
    </w:p>
    <w:p w:rsidR="00C664A6" w:rsidRPr="00022E93" w:rsidRDefault="00C664A6" w:rsidP="00022E93">
      <w:pPr>
        <w:ind w:firstLine="720"/>
        <w:jc w:val="both"/>
        <w:rPr>
          <w:sz w:val="28"/>
          <w:szCs w:val="28"/>
        </w:rPr>
      </w:pPr>
      <w:r w:rsidRPr="00022E93">
        <w:rPr>
          <w:sz w:val="28"/>
          <w:szCs w:val="28"/>
        </w:rPr>
        <w:t>В настоящее время в сельхозпредприятиях района занято 87 человек, среднемесячная заработная плата составляет 23319 рублей.</w:t>
      </w:r>
    </w:p>
    <w:p w:rsidR="00C664A6" w:rsidRPr="00022E93" w:rsidRDefault="00C664A6" w:rsidP="00022E93">
      <w:pPr>
        <w:ind w:firstLine="708"/>
        <w:jc w:val="both"/>
        <w:rPr>
          <w:sz w:val="28"/>
          <w:szCs w:val="28"/>
        </w:rPr>
      </w:pPr>
      <w:r w:rsidRPr="00022E93">
        <w:rPr>
          <w:sz w:val="28"/>
          <w:szCs w:val="28"/>
        </w:rPr>
        <w:t xml:space="preserve">Ведущей отраслью сельского хозяйства в районе является молочно-мясное скотоводство. </w:t>
      </w:r>
    </w:p>
    <w:p w:rsidR="00C664A6" w:rsidRPr="00022E93" w:rsidRDefault="00C664A6" w:rsidP="00022E93">
      <w:pPr>
        <w:ind w:firstLine="708"/>
        <w:jc w:val="both"/>
        <w:rPr>
          <w:sz w:val="28"/>
          <w:szCs w:val="28"/>
        </w:rPr>
      </w:pPr>
      <w:r w:rsidRPr="00022E93">
        <w:rPr>
          <w:sz w:val="28"/>
          <w:szCs w:val="28"/>
        </w:rPr>
        <w:t xml:space="preserve">Численность КРС в сельскохозяйственных организациях составила  966 голов, 281 голов в крестьянских (фермерских) хозяйствах, 163 головы в личных подсобных хозяйствах. Предприятие ОАО «Заря» успешно зарекомендовало себя в качестве племенного репродуктора по разведению крупного рогатого скота ярославской породы. </w:t>
      </w:r>
    </w:p>
    <w:p w:rsidR="00C664A6" w:rsidRPr="00022E93" w:rsidRDefault="00C664A6" w:rsidP="00022E93">
      <w:pPr>
        <w:ind w:firstLine="708"/>
        <w:jc w:val="both"/>
        <w:rPr>
          <w:sz w:val="28"/>
          <w:szCs w:val="28"/>
        </w:rPr>
      </w:pPr>
      <w:r w:rsidRPr="00022E93">
        <w:rPr>
          <w:sz w:val="28"/>
          <w:szCs w:val="28"/>
        </w:rPr>
        <w:t xml:space="preserve">Производство продукции осуществляется на площади 3250 га, из них 2535 га занимают сельскохозяйственные организации,493 га крестьянские (фермерские) хозяйства, 222 га хозяйства населения. </w:t>
      </w:r>
    </w:p>
    <w:p w:rsidR="00C664A6" w:rsidRPr="00022E93" w:rsidRDefault="00C664A6" w:rsidP="00022E93">
      <w:pPr>
        <w:ind w:firstLine="567"/>
        <w:jc w:val="both"/>
        <w:rPr>
          <w:color w:val="333333"/>
          <w:sz w:val="28"/>
          <w:szCs w:val="28"/>
          <w:shd w:val="clear" w:color="auto" w:fill="FFFFFF"/>
        </w:rPr>
      </w:pPr>
      <w:r w:rsidRPr="00022E93">
        <w:rPr>
          <w:sz w:val="28"/>
          <w:szCs w:val="28"/>
        </w:rPr>
        <w:t xml:space="preserve">КФХ Матагов Имран Эмиевич занимается </w:t>
      </w:r>
      <w:r w:rsidRPr="00022E93">
        <w:rPr>
          <w:color w:val="333333"/>
          <w:sz w:val="28"/>
          <w:szCs w:val="28"/>
          <w:shd w:val="clear" w:color="auto" w:fill="FFFFFF"/>
        </w:rPr>
        <w:t>вводом в оборот земель сельскохозяйственного назначения. С 2019 года фермер ввел в оборот заброшенные земли для дальнейшего выращивания зерновых культур. За три года введено 755 га земель сельскохозяйственного назначения в Юрьевецком районе, посевная площадь в 2022 году составила 455 га.</w:t>
      </w:r>
    </w:p>
    <w:p w:rsidR="00C664A6" w:rsidRPr="00022E93" w:rsidRDefault="00C664A6" w:rsidP="00022E93">
      <w:pPr>
        <w:ind w:left="-66" w:firstLine="774"/>
        <w:jc w:val="both"/>
        <w:rPr>
          <w:sz w:val="28"/>
          <w:szCs w:val="28"/>
        </w:rPr>
      </w:pPr>
      <w:r w:rsidRPr="00022E93">
        <w:rPr>
          <w:sz w:val="28"/>
          <w:szCs w:val="28"/>
        </w:rPr>
        <w:t>В  2022 г. объем продукции сельского хозяйства в хозяйствах всех категорий  по предварительным данным  составил  380,0 млн рублей или 95,2 % к уровню 2021 г. в сопоставимых ценах, ожидаемый объем в 2023 г. -385,3 млн рублей (100 к уровню  2022 г. в сопоставимых ценах),  в 2024-2026 гг.  прогнозируется на уровне  100,5-101,05% в сопоставимых ценах.</w:t>
      </w:r>
    </w:p>
    <w:p w:rsidR="00C664A6" w:rsidRPr="00022E93" w:rsidRDefault="00C664A6" w:rsidP="00022E93">
      <w:pPr>
        <w:ind w:firstLine="709"/>
        <w:jc w:val="both"/>
        <w:rPr>
          <w:color w:val="000000"/>
          <w:sz w:val="28"/>
          <w:szCs w:val="28"/>
        </w:rPr>
      </w:pPr>
      <w:r w:rsidRPr="00022E93">
        <w:rPr>
          <w:sz w:val="28"/>
          <w:szCs w:val="28"/>
        </w:rPr>
        <w:t xml:space="preserve">Объем субсидий, полученных сельхозтоваропроизводителями за счет бюджетных средств в 2022 году, составил 4498 тыс. рублей, </w:t>
      </w:r>
      <w:r w:rsidRPr="00022E93">
        <w:rPr>
          <w:color w:val="000000"/>
          <w:sz w:val="28"/>
          <w:szCs w:val="28"/>
        </w:rPr>
        <w:t>из них  2421 тыс. руб. на растениеводство и животноводство.</w:t>
      </w:r>
    </w:p>
    <w:p w:rsidR="00C664A6" w:rsidRPr="00022E93" w:rsidRDefault="00C664A6" w:rsidP="00022E93">
      <w:pPr>
        <w:ind w:firstLine="709"/>
        <w:jc w:val="both"/>
        <w:rPr>
          <w:sz w:val="28"/>
          <w:szCs w:val="28"/>
        </w:rPr>
      </w:pPr>
      <w:r w:rsidRPr="00022E93">
        <w:rPr>
          <w:sz w:val="28"/>
          <w:szCs w:val="28"/>
        </w:rPr>
        <w:t>Инвестиции в основной капитал за 2022 год составили 7849 тыс. рублей. Из них 7,196 тыс.рублей приходится на перевод скота из молодняка в основное стадо, 653 тыс. рублей составляют инвестиции, направленные на обновление парка техники и оборудования в сельскохозяйственных организациях. Так в ОАО «Заря» приобретен тракторный полуприцеп.</w:t>
      </w:r>
    </w:p>
    <w:p w:rsidR="00C664A6" w:rsidRPr="00022E93" w:rsidRDefault="00C664A6" w:rsidP="00022E93">
      <w:pPr>
        <w:ind w:firstLine="709"/>
        <w:jc w:val="both"/>
        <w:rPr>
          <w:sz w:val="28"/>
          <w:szCs w:val="28"/>
        </w:rPr>
      </w:pPr>
      <w:r w:rsidRPr="00022E93">
        <w:rPr>
          <w:sz w:val="28"/>
          <w:szCs w:val="28"/>
        </w:rPr>
        <w:t>В рамках реализации регионального проекта «Создание системы поддержки фермеров и развитие сельской кооперации» национального проекта «Малое и среднее предпринимательство и поддержка индивидуальной предпринимательской инициативы» за счет полученных грантов «Агростартап» продолжают реализацию проекта развития своего крестьянского(фермерского) хозяйства ИП Глава КФХ Груздев П.А., производит сыры под маркой «Сытая Дуся» и выпекает хлеб на бездрожжевых заквасках, КФХ Романова Сергея Владимировича занимается разведением КРС калмыцкой породы, ИП КФХ Исхакова Светлана Александровна занимается производством сыров, ИП КФХ Демин С.А., занимается выращиванием многолетних ягодных насаждений.</w:t>
      </w:r>
    </w:p>
    <w:p w:rsidR="00C664A6" w:rsidRPr="00022E93" w:rsidRDefault="00C664A6" w:rsidP="00022E93">
      <w:pPr>
        <w:ind w:firstLine="709"/>
        <w:jc w:val="both"/>
        <w:rPr>
          <w:sz w:val="28"/>
          <w:szCs w:val="28"/>
        </w:rPr>
      </w:pPr>
      <w:r w:rsidRPr="00022E93">
        <w:rPr>
          <w:sz w:val="28"/>
          <w:szCs w:val="28"/>
        </w:rPr>
        <w:t>В 2022 году получателем государственной поддержки в виде гранта на развитие семейной фермы стал ИП КФХ Пелевин Александр Павлович денежные средства в сумме 4342 тыс. рублей направлены на строительство скотного двора и разведение овец; ИП КФХ Груздев П. А. стал получателем гранта «Агротуризм» денежные средства в сумме 3000 тыс.руб потрачены на строительство глэмпинг объектов, гостевых домиков.</w:t>
      </w:r>
    </w:p>
    <w:p w:rsidR="00C664A6" w:rsidRDefault="00C664A6" w:rsidP="000B5B91">
      <w:pPr>
        <w:jc w:val="center"/>
        <w:rPr>
          <w:b/>
          <w:bCs/>
          <w:sz w:val="28"/>
          <w:szCs w:val="28"/>
        </w:rPr>
      </w:pPr>
    </w:p>
    <w:p w:rsidR="00C664A6" w:rsidRDefault="00C664A6" w:rsidP="000B5B91">
      <w:pPr>
        <w:jc w:val="center"/>
        <w:rPr>
          <w:b/>
          <w:bCs/>
          <w:sz w:val="28"/>
          <w:szCs w:val="28"/>
        </w:rPr>
      </w:pPr>
    </w:p>
    <w:p w:rsidR="00C664A6" w:rsidRPr="00954BC6" w:rsidRDefault="00C664A6" w:rsidP="000B5B91">
      <w:pPr>
        <w:jc w:val="center"/>
        <w:rPr>
          <w:b/>
          <w:bCs/>
          <w:sz w:val="28"/>
          <w:szCs w:val="28"/>
        </w:rPr>
      </w:pPr>
    </w:p>
    <w:p w:rsidR="00C664A6" w:rsidRPr="00954BC6" w:rsidRDefault="00C664A6" w:rsidP="00237C76">
      <w:pPr>
        <w:rPr>
          <w:sz w:val="28"/>
          <w:szCs w:val="28"/>
        </w:rPr>
      </w:pPr>
    </w:p>
    <w:p w:rsidR="00C664A6" w:rsidRPr="00954BC6" w:rsidRDefault="00C664A6" w:rsidP="008D13AE">
      <w:pPr>
        <w:keepNext/>
        <w:ind w:left="-567"/>
        <w:jc w:val="center"/>
        <w:outlineLvl w:val="5"/>
        <w:rPr>
          <w:b/>
          <w:bCs/>
          <w:sz w:val="28"/>
          <w:szCs w:val="28"/>
        </w:rPr>
      </w:pPr>
      <w:r w:rsidRPr="00954BC6">
        <w:rPr>
          <w:b/>
          <w:bCs/>
          <w:sz w:val="28"/>
          <w:szCs w:val="28"/>
        </w:rPr>
        <w:t>Рынок товаров и услуг</w:t>
      </w:r>
    </w:p>
    <w:p w:rsidR="00C664A6" w:rsidRPr="00954BC6" w:rsidRDefault="00C664A6" w:rsidP="008D13AE">
      <w:pPr>
        <w:jc w:val="center"/>
        <w:rPr>
          <w:lang w:eastAsia="en-US"/>
        </w:rPr>
      </w:pPr>
    </w:p>
    <w:p w:rsidR="00C664A6" w:rsidRPr="00954BC6" w:rsidRDefault="00C664A6" w:rsidP="008D13AE">
      <w:pPr>
        <w:ind w:firstLine="851"/>
        <w:jc w:val="both"/>
        <w:rPr>
          <w:b/>
          <w:bCs/>
          <w:sz w:val="28"/>
          <w:szCs w:val="28"/>
        </w:rPr>
      </w:pPr>
      <w:r w:rsidRPr="00954BC6">
        <w:rPr>
          <w:sz w:val="28"/>
          <w:szCs w:val="28"/>
          <w:lang w:eastAsia="en-US"/>
        </w:rPr>
        <w:t>Одним из наиболее важных факторов реального социально-экономического развития муниципальных образований региона является состояние потребительского рынка, включая предоставление платных услуг населению. Торговая сеть района представлена 136 предприятиями розничной торговли,  в т.ч. магазинов - 131, из них продовольственных - 20, непродовольственных - 69, смешанного ассортимента - 42, предприятий мел</w:t>
      </w:r>
      <w:r>
        <w:rPr>
          <w:sz w:val="28"/>
          <w:szCs w:val="28"/>
          <w:lang w:eastAsia="en-US"/>
        </w:rPr>
        <w:t>корозничной торговли - 5. В 2022</w:t>
      </w:r>
      <w:r w:rsidRPr="00954BC6">
        <w:rPr>
          <w:sz w:val="28"/>
          <w:szCs w:val="28"/>
          <w:lang w:eastAsia="en-US"/>
        </w:rPr>
        <w:t xml:space="preserve"> году   объем оборота розничной торговли составил </w:t>
      </w:r>
      <w:r>
        <w:rPr>
          <w:sz w:val="28"/>
          <w:szCs w:val="28"/>
          <w:lang w:eastAsia="en-US"/>
        </w:rPr>
        <w:t>по оценке 1294,9</w:t>
      </w:r>
      <w:r w:rsidRPr="00954BC6">
        <w:rPr>
          <w:sz w:val="28"/>
          <w:szCs w:val="28"/>
          <w:lang w:eastAsia="en-US"/>
        </w:rPr>
        <w:t xml:space="preserve"> млн рублей. Индекс физического объема оборота розничной торговли составил</w:t>
      </w:r>
      <w:r>
        <w:rPr>
          <w:sz w:val="28"/>
          <w:szCs w:val="28"/>
          <w:lang w:eastAsia="en-US"/>
        </w:rPr>
        <w:t xml:space="preserve">  98</w:t>
      </w:r>
      <w:r w:rsidRPr="00954BC6">
        <w:rPr>
          <w:sz w:val="28"/>
          <w:szCs w:val="28"/>
          <w:lang w:eastAsia="en-US"/>
        </w:rPr>
        <w:t xml:space="preserve"> %. </w:t>
      </w:r>
      <w:r w:rsidRPr="00954BC6">
        <w:rPr>
          <w:sz w:val="28"/>
          <w:szCs w:val="28"/>
          <w:lang w:eastAsia="en-US"/>
        </w:rPr>
        <w:tab/>
        <w:t xml:space="preserve"> </w:t>
      </w:r>
    </w:p>
    <w:p w:rsidR="00C664A6" w:rsidRPr="00954BC6" w:rsidRDefault="00C664A6" w:rsidP="008D13AE">
      <w:pPr>
        <w:jc w:val="both"/>
        <w:rPr>
          <w:sz w:val="28"/>
          <w:szCs w:val="28"/>
        </w:rPr>
      </w:pPr>
      <w:r w:rsidRPr="00954BC6">
        <w:rPr>
          <w:sz w:val="28"/>
          <w:szCs w:val="28"/>
        </w:rPr>
        <w:tab/>
      </w:r>
      <w:r>
        <w:rPr>
          <w:sz w:val="28"/>
          <w:szCs w:val="28"/>
        </w:rPr>
        <w:t>Ожидается, что в 2023</w:t>
      </w:r>
      <w:r w:rsidRPr="00954BC6">
        <w:rPr>
          <w:sz w:val="28"/>
          <w:szCs w:val="28"/>
        </w:rPr>
        <w:t xml:space="preserve"> году объем оборота ро</w:t>
      </w:r>
      <w:r>
        <w:rPr>
          <w:sz w:val="28"/>
          <w:szCs w:val="28"/>
        </w:rPr>
        <w:t>зничной торговли составит 1349,3</w:t>
      </w:r>
      <w:r w:rsidRPr="00954BC6">
        <w:rPr>
          <w:sz w:val="28"/>
          <w:szCs w:val="28"/>
        </w:rPr>
        <w:t xml:space="preserve">  млн</w:t>
      </w:r>
      <w:r>
        <w:rPr>
          <w:sz w:val="28"/>
          <w:szCs w:val="28"/>
        </w:rPr>
        <w:t>.</w:t>
      </w:r>
      <w:r w:rsidRPr="00954BC6">
        <w:rPr>
          <w:sz w:val="28"/>
          <w:szCs w:val="28"/>
        </w:rPr>
        <w:t xml:space="preserve"> рублей ( </w:t>
      </w:r>
      <w:r>
        <w:rPr>
          <w:sz w:val="28"/>
          <w:szCs w:val="28"/>
        </w:rPr>
        <w:t>100</w:t>
      </w:r>
      <w:r w:rsidRPr="00954BC6">
        <w:rPr>
          <w:sz w:val="28"/>
          <w:szCs w:val="28"/>
        </w:rPr>
        <w:t xml:space="preserve"> % к  уровню</w:t>
      </w:r>
      <w:r>
        <w:rPr>
          <w:sz w:val="28"/>
          <w:szCs w:val="28"/>
        </w:rPr>
        <w:t xml:space="preserve">  2022 </w:t>
      </w:r>
      <w:r w:rsidRPr="00954BC6">
        <w:rPr>
          <w:sz w:val="28"/>
          <w:szCs w:val="28"/>
        </w:rPr>
        <w:t>г. в сопоставимых ценах).</w:t>
      </w:r>
      <w:r>
        <w:rPr>
          <w:sz w:val="28"/>
          <w:szCs w:val="28"/>
        </w:rPr>
        <w:t xml:space="preserve"> В 2024-2026</w:t>
      </w:r>
      <w:r w:rsidRPr="00954BC6">
        <w:rPr>
          <w:sz w:val="28"/>
          <w:szCs w:val="28"/>
        </w:rPr>
        <w:t xml:space="preserve"> гг. темп роста  розничного товарооборота  составит </w:t>
      </w:r>
      <w:r>
        <w:rPr>
          <w:sz w:val="28"/>
          <w:szCs w:val="28"/>
        </w:rPr>
        <w:t>соответственно 100,5-102,0</w:t>
      </w:r>
      <w:r w:rsidRPr="00954BC6">
        <w:rPr>
          <w:sz w:val="28"/>
          <w:szCs w:val="28"/>
        </w:rPr>
        <w:t xml:space="preserve"> %  в сопоставимых ценах. </w:t>
      </w:r>
    </w:p>
    <w:p w:rsidR="00C664A6" w:rsidRPr="00954BC6" w:rsidRDefault="00C664A6" w:rsidP="008D13AE">
      <w:pPr>
        <w:ind w:firstLine="708"/>
        <w:jc w:val="both"/>
        <w:rPr>
          <w:sz w:val="28"/>
          <w:szCs w:val="28"/>
        </w:rPr>
      </w:pPr>
      <w:r w:rsidRPr="00954BC6">
        <w:rPr>
          <w:sz w:val="28"/>
          <w:szCs w:val="28"/>
        </w:rPr>
        <w:t>Данные по объему платных услуг</w:t>
      </w:r>
      <w:r>
        <w:rPr>
          <w:sz w:val="28"/>
          <w:szCs w:val="28"/>
        </w:rPr>
        <w:t xml:space="preserve"> населению за 2022</w:t>
      </w:r>
      <w:r w:rsidRPr="00954BC6">
        <w:rPr>
          <w:sz w:val="28"/>
          <w:szCs w:val="28"/>
        </w:rPr>
        <w:t xml:space="preserve"> год не показаны </w:t>
      </w:r>
      <w:r>
        <w:rPr>
          <w:sz w:val="28"/>
          <w:szCs w:val="28"/>
        </w:rPr>
        <w:t xml:space="preserve">и не прогнозируются до 2026 </w:t>
      </w:r>
      <w:r w:rsidRPr="00954BC6">
        <w:rPr>
          <w:sz w:val="28"/>
          <w:szCs w:val="28"/>
        </w:rPr>
        <w:t xml:space="preserve"> года  в связи с тем, что Ивановостат не формирует данные по крупным и средним предприятиям по городам и районам области по данному показателю.</w:t>
      </w:r>
    </w:p>
    <w:p w:rsidR="00C664A6" w:rsidRPr="00954BC6" w:rsidRDefault="00C664A6" w:rsidP="008D13AE">
      <w:pPr>
        <w:ind w:left="-600"/>
        <w:jc w:val="both"/>
      </w:pPr>
    </w:p>
    <w:p w:rsidR="00C664A6" w:rsidRPr="00954BC6" w:rsidRDefault="00C664A6" w:rsidP="008D13AE">
      <w:pPr>
        <w:ind w:left="-567"/>
        <w:jc w:val="center"/>
        <w:rPr>
          <w:b/>
          <w:bCs/>
          <w:sz w:val="28"/>
          <w:szCs w:val="28"/>
        </w:rPr>
      </w:pPr>
      <w:r w:rsidRPr="00954BC6">
        <w:rPr>
          <w:b/>
          <w:bCs/>
          <w:sz w:val="28"/>
          <w:szCs w:val="28"/>
        </w:rPr>
        <w:t>Инвестиции, строительство</w:t>
      </w:r>
    </w:p>
    <w:p w:rsidR="00C664A6" w:rsidRPr="00954BC6" w:rsidRDefault="00C664A6" w:rsidP="008D13AE">
      <w:pPr>
        <w:tabs>
          <w:tab w:val="left" w:pos="142"/>
        </w:tabs>
        <w:ind w:left="-567"/>
        <w:jc w:val="center"/>
      </w:pPr>
    </w:p>
    <w:p w:rsidR="00C664A6" w:rsidRPr="00954BC6" w:rsidRDefault="00C664A6" w:rsidP="008D13AE">
      <w:pPr>
        <w:tabs>
          <w:tab w:val="left" w:pos="142"/>
        </w:tabs>
        <w:jc w:val="both"/>
        <w:rPr>
          <w:sz w:val="28"/>
          <w:szCs w:val="28"/>
        </w:rPr>
      </w:pPr>
      <w:r w:rsidRPr="00954BC6">
        <w:rPr>
          <w:sz w:val="28"/>
          <w:szCs w:val="28"/>
        </w:rPr>
        <w:tab/>
      </w:r>
      <w:r w:rsidRPr="00954BC6">
        <w:rPr>
          <w:sz w:val="28"/>
          <w:szCs w:val="28"/>
        </w:rPr>
        <w:tab/>
      </w:r>
      <w:r>
        <w:rPr>
          <w:sz w:val="28"/>
          <w:szCs w:val="28"/>
        </w:rPr>
        <w:t>В 2022</w:t>
      </w:r>
      <w:r w:rsidRPr="00954BC6">
        <w:rPr>
          <w:sz w:val="28"/>
          <w:szCs w:val="28"/>
        </w:rPr>
        <w:t>г. объем инвестиций в основной капитал за счет всех источников финансирования по д</w:t>
      </w:r>
      <w:r>
        <w:rPr>
          <w:sz w:val="28"/>
          <w:szCs w:val="28"/>
        </w:rPr>
        <w:t>анным Ивановостат составил 373,6</w:t>
      </w:r>
      <w:r w:rsidRPr="00954BC6">
        <w:rPr>
          <w:sz w:val="28"/>
          <w:szCs w:val="28"/>
        </w:rPr>
        <w:t xml:space="preserve"> млн рублей </w:t>
      </w:r>
      <w:r>
        <w:rPr>
          <w:sz w:val="28"/>
          <w:szCs w:val="28"/>
        </w:rPr>
        <w:t>(62,5</w:t>
      </w:r>
      <w:r w:rsidRPr="00954BC6">
        <w:rPr>
          <w:sz w:val="28"/>
          <w:szCs w:val="28"/>
        </w:rPr>
        <w:t xml:space="preserve"> % к</w:t>
      </w:r>
      <w:r>
        <w:rPr>
          <w:sz w:val="28"/>
          <w:szCs w:val="28"/>
        </w:rPr>
        <w:t xml:space="preserve"> уровню 2021</w:t>
      </w:r>
      <w:r w:rsidRPr="00954BC6">
        <w:rPr>
          <w:sz w:val="28"/>
          <w:szCs w:val="28"/>
        </w:rPr>
        <w:t>г.  в сопоставимых ценах),в</w:t>
      </w:r>
      <w:r>
        <w:rPr>
          <w:sz w:val="28"/>
          <w:szCs w:val="28"/>
        </w:rPr>
        <w:t xml:space="preserve"> </w:t>
      </w:r>
      <w:r w:rsidRPr="00954BC6">
        <w:rPr>
          <w:sz w:val="28"/>
          <w:szCs w:val="28"/>
        </w:rPr>
        <w:t xml:space="preserve">т.ч. </w:t>
      </w:r>
      <w:r>
        <w:rPr>
          <w:sz w:val="28"/>
          <w:szCs w:val="28"/>
        </w:rPr>
        <w:t>здания и сооружения – 246,3</w:t>
      </w:r>
      <w:r w:rsidRPr="00954BC6">
        <w:rPr>
          <w:sz w:val="28"/>
          <w:szCs w:val="28"/>
        </w:rPr>
        <w:t xml:space="preserve">  млн рублей, машины и оборудование, транспортные средства, производственный и хозяйственный инвентарь -</w:t>
      </w:r>
      <w:r>
        <w:rPr>
          <w:sz w:val="28"/>
          <w:szCs w:val="28"/>
        </w:rPr>
        <w:t>118,4</w:t>
      </w:r>
      <w:r w:rsidRPr="00954BC6">
        <w:rPr>
          <w:sz w:val="28"/>
          <w:szCs w:val="28"/>
        </w:rPr>
        <w:t xml:space="preserve"> млн рублей, прочие</w:t>
      </w:r>
      <w:r>
        <w:rPr>
          <w:sz w:val="28"/>
          <w:szCs w:val="28"/>
        </w:rPr>
        <w:t>-8,9</w:t>
      </w:r>
      <w:r w:rsidRPr="00954BC6">
        <w:rPr>
          <w:sz w:val="28"/>
          <w:szCs w:val="28"/>
        </w:rPr>
        <w:t xml:space="preserve"> млн рублей.</w:t>
      </w:r>
    </w:p>
    <w:p w:rsidR="00C664A6" w:rsidRDefault="00C664A6" w:rsidP="00ED746A">
      <w:pPr>
        <w:ind w:firstLine="567"/>
        <w:rPr>
          <w:sz w:val="28"/>
          <w:szCs w:val="28"/>
        </w:rPr>
      </w:pPr>
      <w:r>
        <w:rPr>
          <w:sz w:val="28"/>
          <w:szCs w:val="28"/>
        </w:rPr>
        <w:t>В 2023 году осуществляется реализация инвестиционных проектов за счет средств бюджетов всех уровней:</w:t>
      </w:r>
    </w:p>
    <w:p w:rsidR="00C664A6" w:rsidRDefault="00C664A6" w:rsidP="00ED746A">
      <w:pPr>
        <w:ind w:firstLine="567"/>
        <w:rPr>
          <w:sz w:val="28"/>
          <w:szCs w:val="28"/>
        </w:rPr>
      </w:pPr>
      <w:r>
        <w:rPr>
          <w:sz w:val="28"/>
          <w:szCs w:val="28"/>
        </w:rPr>
        <w:t>Разработка проектной документации на реконструкцию 1 или 2 линий дренажа общей протяженностью 6,4 км. И закрытого придамбового ливнестока, протяженность. 2,98 км.</w:t>
      </w:r>
    </w:p>
    <w:p w:rsidR="00C664A6" w:rsidRDefault="00C664A6" w:rsidP="00ED746A">
      <w:pPr>
        <w:ind w:firstLine="567"/>
        <w:rPr>
          <w:sz w:val="28"/>
          <w:szCs w:val="28"/>
        </w:rPr>
      </w:pPr>
      <w:r>
        <w:rPr>
          <w:sz w:val="28"/>
          <w:szCs w:val="28"/>
        </w:rPr>
        <w:t>Строительство уличных распределительных газопроводов среднего и низкого давления в д.Шихово и д.Коноплищи Юрьевецкого муниципального района Ивановской области (д.Шихово (локальна смекта 1), врезка построенной линии газопровода в действующую сеть)</w:t>
      </w:r>
    </w:p>
    <w:p w:rsidR="00C664A6" w:rsidRDefault="00C664A6" w:rsidP="00ED746A">
      <w:pPr>
        <w:ind w:firstLine="567"/>
        <w:rPr>
          <w:sz w:val="28"/>
          <w:szCs w:val="28"/>
        </w:rPr>
      </w:pPr>
    </w:p>
    <w:p w:rsidR="00C664A6" w:rsidRPr="00954BC6" w:rsidRDefault="00C664A6" w:rsidP="008D13AE">
      <w:pPr>
        <w:ind w:firstLine="567"/>
        <w:jc w:val="center"/>
        <w:rPr>
          <w:b/>
          <w:bCs/>
          <w:sz w:val="28"/>
          <w:szCs w:val="28"/>
        </w:rPr>
      </w:pPr>
      <w:r w:rsidRPr="00954BC6">
        <w:rPr>
          <w:b/>
          <w:bCs/>
          <w:sz w:val="28"/>
          <w:szCs w:val="28"/>
        </w:rPr>
        <w:t>Малое и среднее предпринимательство</w:t>
      </w:r>
    </w:p>
    <w:p w:rsidR="00C664A6" w:rsidRPr="00954BC6" w:rsidRDefault="00C664A6" w:rsidP="008D13AE">
      <w:pPr>
        <w:ind w:firstLine="567"/>
        <w:jc w:val="center"/>
        <w:rPr>
          <w:b/>
          <w:bCs/>
        </w:rPr>
      </w:pPr>
    </w:p>
    <w:p w:rsidR="00C664A6" w:rsidRPr="00954BC6" w:rsidRDefault="00C664A6" w:rsidP="008D13AE">
      <w:pPr>
        <w:pStyle w:val="NoSpacing"/>
        <w:tabs>
          <w:tab w:val="left" w:pos="4962"/>
        </w:tabs>
        <w:ind w:firstLine="567"/>
        <w:jc w:val="both"/>
        <w:rPr>
          <w:rFonts w:ascii="Times New Roman" w:hAnsi="Times New Roman" w:cs="Times New Roman"/>
          <w:sz w:val="28"/>
          <w:szCs w:val="28"/>
        </w:rPr>
      </w:pPr>
      <w:r w:rsidRPr="00954BC6">
        <w:rPr>
          <w:rFonts w:ascii="Times New Roman" w:hAnsi="Times New Roman" w:cs="Times New Roman"/>
          <w:sz w:val="28"/>
          <w:szCs w:val="28"/>
        </w:rPr>
        <w:t xml:space="preserve">Малое предпринимательство является важнейшим сектором рыночной экономики. Это самый гибкий и динамичный сектор, который способен быстрее адаптироваться к изменяющимся условиям и буквально с «нуля» создавать новые рабочие места. </w:t>
      </w:r>
    </w:p>
    <w:p w:rsidR="00C664A6" w:rsidRPr="00954BC6" w:rsidRDefault="00C664A6" w:rsidP="008D13AE">
      <w:pPr>
        <w:pStyle w:val="NoSpacing"/>
        <w:ind w:firstLine="567"/>
        <w:jc w:val="both"/>
        <w:rPr>
          <w:rFonts w:ascii="Times New Roman" w:hAnsi="Times New Roman" w:cs="Times New Roman"/>
          <w:sz w:val="28"/>
          <w:szCs w:val="28"/>
        </w:rPr>
      </w:pPr>
      <w:r w:rsidRPr="00954BC6">
        <w:rPr>
          <w:rFonts w:ascii="Times New Roman" w:hAnsi="Times New Roman" w:cs="Times New Roman"/>
          <w:sz w:val="28"/>
          <w:szCs w:val="28"/>
        </w:rPr>
        <w:t>По сос</w:t>
      </w:r>
      <w:r>
        <w:rPr>
          <w:rFonts w:ascii="Times New Roman" w:hAnsi="Times New Roman" w:cs="Times New Roman"/>
          <w:sz w:val="28"/>
          <w:szCs w:val="28"/>
        </w:rPr>
        <w:t>тоянию на 01.01.2023</w:t>
      </w:r>
      <w:r w:rsidRPr="00954BC6">
        <w:rPr>
          <w:rFonts w:ascii="Times New Roman" w:hAnsi="Times New Roman" w:cs="Times New Roman"/>
          <w:sz w:val="28"/>
          <w:szCs w:val="28"/>
        </w:rPr>
        <w:t>г. на территории Юрьевецкого муниципального района зарегистрировано</w:t>
      </w:r>
      <w:r>
        <w:rPr>
          <w:rFonts w:ascii="Times New Roman" w:hAnsi="Times New Roman" w:cs="Times New Roman"/>
          <w:sz w:val="28"/>
          <w:szCs w:val="28"/>
        </w:rPr>
        <w:t xml:space="preserve"> </w:t>
      </w:r>
      <w:r w:rsidRPr="00954BC6">
        <w:rPr>
          <w:rFonts w:ascii="Times New Roman" w:hAnsi="Times New Roman" w:cs="Times New Roman"/>
          <w:sz w:val="28"/>
          <w:szCs w:val="28"/>
        </w:rPr>
        <w:t xml:space="preserve"> 28 ма</w:t>
      </w:r>
      <w:r>
        <w:rPr>
          <w:rFonts w:ascii="Times New Roman" w:hAnsi="Times New Roman" w:cs="Times New Roman"/>
          <w:sz w:val="28"/>
          <w:szCs w:val="28"/>
        </w:rPr>
        <w:t>лых и средних предприятия  и 251</w:t>
      </w:r>
      <w:r w:rsidRPr="00954BC6">
        <w:rPr>
          <w:rFonts w:ascii="Times New Roman" w:hAnsi="Times New Roman" w:cs="Times New Roman"/>
          <w:sz w:val="28"/>
          <w:szCs w:val="28"/>
        </w:rPr>
        <w:t xml:space="preserve"> индивидуальных  предпринимателей. Численность занятых в малых и средних предприятиях составила 0,49 тыс.человек, оборот малых и средних организаций по </w:t>
      </w:r>
      <w:r>
        <w:rPr>
          <w:rFonts w:ascii="Times New Roman" w:hAnsi="Times New Roman" w:cs="Times New Roman"/>
          <w:sz w:val="28"/>
          <w:szCs w:val="28"/>
        </w:rPr>
        <w:t>оценке составил  222</w:t>
      </w:r>
      <w:r w:rsidRPr="00954BC6">
        <w:rPr>
          <w:rFonts w:ascii="Times New Roman" w:hAnsi="Times New Roman" w:cs="Times New Roman"/>
          <w:sz w:val="28"/>
          <w:szCs w:val="28"/>
        </w:rPr>
        <w:t xml:space="preserve">  млн</w:t>
      </w:r>
      <w:r>
        <w:rPr>
          <w:rFonts w:ascii="Times New Roman" w:hAnsi="Times New Roman" w:cs="Times New Roman"/>
          <w:sz w:val="28"/>
          <w:szCs w:val="28"/>
        </w:rPr>
        <w:t>.</w:t>
      </w:r>
      <w:r w:rsidRPr="00954BC6">
        <w:rPr>
          <w:rFonts w:ascii="Times New Roman" w:hAnsi="Times New Roman" w:cs="Times New Roman"/>
          <w:sz w:val="28"/>
          <w:szCs w:val="28"/>
        </w:rPr>
        <w:t xml:space="preserve"> рублей. Прогнозируется, что к 2025 году количество малых и средних предприятий возрастет до 31 единицы, оборот  составит 223</w:t>
      </w:r>
      <w:r>
        <w:rPr>
          <w:rFonts w:ascii="Times New Roman" w:hAnsi="Times New Roman" w:cs="Times New Roman"/>
          <w:sz w:val="28"/>
          <w:szCs w:val="28"/>
        </w:rPr>
        <w:t>,5</w:t>
      </w:r>
      <w:r w:rsidRPr="00954BC6">
        <w:rPr>
          <w:rFonts w:ascii="Times New Roman" w:hAnsi="Times New Roman" w:cs="Times New Roman"/>
          <w:sz w:val="28"/>
          <w:szCs w:val="28"/>
        </w:rPr>
        <w:t xml:space="preserve"> млн</w:t>
      </w:r>
      <w:r>
        <w:rPr>
          <w:rFonts w:ascii="Times New Roman" w:hAnsi="Times New Roman" w:cs="Times New Roman"/>
          <w:sz w:val="28"/>
          <w:szCs w:val="28"/>
        </w:rPr>
        <w:t>.</w:t>
      </w:r>
      <w:r w:rsidRPr="00954BC6">
        <w:rPr>
          <w:rFonts w:ascii="Times New Roman" w:hAnsi="Times New Roman" w:cs="Times New Roman"/>
          <w:sz w:val="28"/>
          <w:szCs w:val="28"/>
        </w:rPr>
        <w:t xml:space="preserve"> рублей.</w:t>
      </w:r>
    </w:p>
    <w:p w:rsidR="00C664A6" w:rsidRPr="00954BC6" w:rsidRDefault="00C664A6" w:rsidP="008D13AE">
      <w:pPr>
        <w:pStyle w:val="NoSpacing"/>
        <w:ind w:firstLine="567"/>
        <w:jc w:val="both"/>
        <w:rPr>
          <w:rFonts w:ascii="Times New Roman" w:hAnsi="Times New Roman" w:cs="Times New Roman"/>
          <w:sz w:val="28"/>
          <w:szCs w:val="28"/>
        </w:rPr>
      </w:pPr>
      <w:r w:rsidRPr="00954BC6">
        <w:rPr>
          <w:rFonts w:ascii="Times New Roman" w:hAnsi="Times New Roman" w:cs="Times New Roman"/>
          <w:sz w:val="28"/>
          <w:szCs w:val="28"/>
        </w:rPr>
        <w:t xml:space="preserve">Наибольшее количество занятых в малом  и среднем бизнесе осуществляют деятельность в сфере торговли, транспорта, сельского хозяйства.  </w:t>
      </w:r>
    </w:p>
    <w:p w:rsidR="00C664A6" w:rsidRPr="00954BC6" w:rsidRDefault="00C664A6" w:rsidP="008D13AE">
      <w:pPr>
        <w:pStyle w:val="NoSpacing"/>
        <w:ind w:firstLine="567"/>
        <w:jc w:val="both"/>
        <w:rPr>
          <w:rFonts w:ascii="Times New Roman" w:hAnsi="Times New Roman" w:cs="Times New Roman"/>
          <w:sz w:val="28"/>
          <w:szCs w:val="28"/>
        </w:rPr>
      </w:pPr>
      <w:r w:rsidRPr="00954BC6">
        <w:rPr>
          <w:rFonts w:ascii="Times New Roman" w:hAnsi="Times New Roman" w:cs="Times New Roman"/>
          <w:spacing w:val="-2"/>
          <w:sz w:val="28"/>
          <w:szCs w:val="28"/>
        </w:rPr>
        <w:t xml:space="preserve">На территории района реализуется муниципальная целевая программа по развитию и поддержке малого предпринимательства, предусматривающая </w:t>
      </w:r>
      <w:r w:rsidRPr="00954BC6">
        <w:rPr>
          <w:rFonts w:ascii="Times New Roman" w:hAnsi="Times New Roman" w:cs="Times New Roman"/>
          <w:sz w:val="28"/>
          <w:szCs w:val="28"/>
        </w:rPr>
        <w:t>финансирование мероприятий, направленных на создание благоприятного климата для развития малого предпринимательства.</w:t>
      </w:r>
    </w:p>
    <w:p w:rsidR="00C664A6" w:rsidRPr="00954BC6" w:rsidRDefault="00C664A6" w:rsidP="008D13AE">
      <w:pPr>
        <w:pStyle w:val="NoSpacing"/>
        <w:ind w:firstLine="708"/>
        <w:jc w:val="both"/>
        <w:rPr>
          <w:rFonts w:ascii="Times New Roman" w:hAnsi="Times New Roman" w:cs="Times New Roman"/>
          <w:sz w:val="20"/>
          <w:szCs w:val="20"/>
          <w:highlight w:val="yellow"/>
        </w:rPr>
      </w:pPr>
    </w:p>
    <w:p w:rsidR="00C664A6" w:rsidRDefault="00C664A6" w:rsidP="008D13AE">
      <w:pPr>
        <w:pStyle w:val="BodyText2"/>
        <w:jc w:val="center"/>
        <w:rPr>
          <w:b/>
          <w:bCs/>
        </w:rPr>
      </w:pPr>
    </w:p>
    <w:p w:rsidR="00C664A6" w:rsidRPr="00954BC6" w:rsidRDefault="00C664A6" w:rsidP="008D13AE">
      <w:pPr>
        <w:pStyle w:val="BodyText2"/>
        <w:jc w:val="center"/>
        <w:rPr>
          <w:b/>
          <w:bCs/>
        </w:rPr>
      </w:pPr>
      <w:r w:rsidRPr="00954BC6">
        <w:rPr>
          <w:b/>
          <w:bCs/>
        </w:rPr>
        <w:t>Демография, уровень жизни населения</w:t>
      </w:r>
    </w:p>
    <w:p w:rsidR="00C664A6" w:rsidRPr="00954BC6" w:rsidRDefault="00C664A6" w:rsidP="008D13AE">
      <w:pPr>
        <w:pStyle w:val="BodyText2"/>
        <w:rPr>
          <w:b/>
          <w:bCs/>
          <w:sz w:val="20"/>
          <w:szCs w:val="20"/>
        </w:rPr>
      </w:pPr>
    </w:p>
    <w:p w:rsidR="00C664A6" w:rsidRPr="00954BC6" w:rsidRDefault="00C664A6" w:rsidP="008D13AE">
      <w:pPr>
        <w:ind w:left="-426" w:firstLine="1134"/>
        <w:jc w:val="both"/>
        <w:rPr>
          <w:sz w:val="28"/>
          <w:szCs w:val="28"/>
        </w:rPr>
      </w:pPr>
      <w:r w:rsidRPr="00954BC6">
        <w:rPr>
          <w:sz w:val="28"/>
          <w:szCs w:val="28"/>
        </w:rPr>
        <w:t>На протяжении нескольких лет демографическая ситуация в Юрьевецком муниципальном районе характеризуется снижением общ</w:t>
      </w:r>
      <w:r>
        <w:rPr>
          <w:sz w:val="28"/>
          <w:szCs w:val="28"/>
        </w:rPr>
        <w:t>ей численности населения. В 2022</w:t>
      </w:r>
      <w:r w:rsidRPr="00954BC6">
        <w:rPr>
          <w:sz w:val="28"/>
          <w:szCs w:val="28"/>
        </w:rPr>
        <w:t xml:space="preserve"> году продолжилась основная тенденция  сокращения численности населения Юрьевецкого муниципального района вследствие превышения числа умерши</w:t>
      </w:r>
      <w:r>
        <w:rPr>
          <w:sz w:val="28"/>
          <w:szCs w:val="28"/>
        </w:rPr>
        <w:t>х над числом родившихся. За 2022</w:t>
      </w:r>
      <w:r w:rsidRPr="00954BC6">
        <w:rPr>
          <w:sz w:val="28"/>
          <w:szCs w:val="28"/>
        </w:rPr>
        <w:t xml:space="preserve"> год численность Юрьевецкого муниципального района</w:t>
      </w:r>
      <w:r>
        <w:rPr>
          <w:sz w:val="28"/>
          <w:szCs w:val="28"/>
        </w:rPr>
        <w:t xml:space="preserve"> сократилась на 0,98</w:t>
      </w:r>
      <w:r w:rsidRPr="00954BC6">
        <w:rPr>
          <w:sz w:val="28"/>
          <w:szCs w:val="28"/>
        </w:rPr>
        <w:t xml:space="preserve"> тыс.человек, </w:t>
      </w:r>
      <w:r>
        <w:rPr>
          <w:sz w:val="28"/>
          <w:szCs w:val="28"/>
        </w:rPr>
        <w:t xml:space="preserve"> или на 1,76 % и составила 5,6</w:t>
      </w:r>
      <w:r w:rsidRPr="00954BC6">
        <w:rPr>
          <w:sz w:val="28"/>
          <w:szCs w:val="28"/>
        </w:rPr>
        <w:t xml:space="preserve"> тыс.че</w:t>
      </w:r>
      <w:r>
        <w:rPr>
          <w:sz w:val="28"/>
          <w:szCs w:val="28"/>
        </w:rPr>
        <w:t xml:space="preserve">ловек по состоянию на 01.01.2023 </w:t>
      </w:r>
      <w:r w:rsidRPr="00954BC6">
        <w:rPr>
          <w:sz w:val="28"/>
          <w:szCs w:val="28"/>
        </w:rPr>
        <w:t>г. Численность го</w:t>
      </w:r>
      <w:r>
        <w:rPr>
          <w:sz w:val="28"/>
          <w:szCs w:val="28"/>
        </w:rPr>
        <w:t xml:space="preserve">родского населения на 01.01.2023 составила 7,45 тыс. человек, или 63,6 </w:t>
      </w:r>
      <w:r w:rsidRPr="00954BC6">
        <w:rPr>
          <w:sz w:val="28"/>
          <w:szCs w:val="28"/>
        </w:rPr>
        <w:t>% от общей численности постоянного  населения Юрьевецкого муниципального р</w:t>
      </w:r>
      <w:r>
        <w:rPr>
          <w:sz w:val="28"/>
          <w:szCs w:val="28"/>
        </w:rPr>
        <w:t>айона, сельского населения-4,2 тыс.человек, или 35,8</w:t>
      </w:r>
      <w:r w:rsidRPr="00954BC6">
        <w:rPr>
          <w:sz w:val="28"/>
          <w:szCs w:val="28"/>
        </w:rPr>
        <w:t xml:space="preserve"> % соответственно. Плотность населения Юрьевецкого муниципального района  на начало</w:t>
      </w:r>
      <w:r>
        <w:rPr>
          <w:sz w:val="28"/>
          <w:szCs w:val="28"/>
        </w:rPr>
        <w:t xml:space="preserve"> 2023 года 13,6</w:t>
      </w:r>
      <w:r w:rsidRPr="00954BC6">
        <w:rPr>
          <w:sz w:val="28"/>
          <w:szCs w:val="28"/>
        </w:rPr>
        <w:t xml:space="preserve"> человек на 1 кв.км.</w:t>
      </w:r>
    </w:p>
    <w:p w:rsidR="00C664A6" w:rsidRPr="00954BC6" w:rsidRDefault="00C664A6" w:rsidP="008D13AE">
      <w:pPr>
        <w:tabs>
          <w:tab w:val="left" w:pos="426"/>
        </w:tabs>
        <w:ind w:left="-426" w:firstLine="426"/>
        <w:jc w:val="both"/>
        <w:rPr>
          <w:sz w:val="28"/>
          <w:szCs w:val="28"/>
        </w:rPr>
      </w:pPr>
      <w:r w:rsidRPr="00954BC6">
        <w:rPr>
          <w:b/>
          <w:bCs/>
        </w:rPr>
        <w:tab/>
      </w:r>
      <w:r>
        <w:rPr>
          <w:sz w:val="28"/>
          <w:szCs w:val="28"/>
        </w:rPr>
        <w:t>По оценке, в 2023</w:t>
      </w:r>
      <w:r w:rsidRPr="00954BC6">
        <w:rPr>
          <w:sz w:val="28"/>
          <w:szCs w:val="28"/>
        </w:rPr>
        <w:t xml:space="preserve"> году среднегодовая  численность населения Юрьевецкого муниципального района со</w:t>
      </w:r>
      <w:r>
        <w:rPr>
          <w:sz w:val="28"/>
          <w:szCs w:val="28"/>
        </w:rPr>
        <w:t>ставит 11,7</w:t>
      </w:r>
      <w:r w:rsidRPr="00954BC6">
        <w:rPr>
          <w:sz w:val="28"/>
          <w:szCs w:val="28"/>
        </w:rPr>
        <w:t xml:space="preserve"> тыс.человек, что на 2,0 </w:t>
      </w:r>
      <w:r>
        <w:rPr>
          <w:sz w:val="28"/>
          <w:szCs w:val="28"/>
        </w:rPr>
        <w:t>% меньше данного показателя 2022</w:t>
      </w:r>
      <w:r w:rsidRPr="00954BC6">
        <w:rPr>
          <w:sz w:val="28"/>
          <w:szCs w:val="28"/>
        </w:rPr>
        <w:t xml:space="preserve"> года.</w:t>
      </w:r>
    </w:p>
    <w:p w:rsidR="00C664A6" w:rsidRPr="00954BC6" w:rsidRDefault="00C664A6" w:rsidP="008D13AE">
      <w:pPr>
        <w:pStyle w:val="BodyText2"/>
        <w:tabs>
          <w:tab w:val="left" w:pos="426"/>
        </w:tabs>
        <w:ind w:left="-284" w:firstLine="284"/>
      </w:pPr>
      <w:r>
        <w:t>В прогнозном периоде  2024-2026</w:t>
      </w:r>
      <w:r w:rsidRPr="00954BC6">
        <w:t xml:space="preserve"> годов в Юрьевецком муниципальном районе сохранится тенденция сокращения численности населения.</w:t>
      </w:r>
    </w:p>
    <w:p w:rsidR="00C664A6" w:rsidRPr="00954BC6" w:rsidRDefault="00C664A6" w:rsidP="008D13AE">
      <w:pPr>
        <w:pStyle w:val="BodyText2"/>
        <w:tabs>
          <w:tab w:val="left" w:pos="426"/>
        </w:tabs>
        <w:ind w:left="-284"/>
        <w:rPr>
          <w:b/>
          <w:bCs/>
        </w:rPr>
      </w:pPr>
      <w:r>
        <w:tab/>
        <w:t>В 2024</w:t>
      </w:r>
      <w:r w:rsidRPr="00954BC6">
        <w:t xml:space="preserve"> году численность постоянного населения со</w:t>
      </w:r>
      <w:r>
        <w:t>ставит 11,5 тыс.человек, к 2026 году она будет составлять 11,1</w:t>
      </w:r>
      <w:r w:rsidRPr="00954BC6">
        <w:t xml:space="preserve"> тыс.человек.   </w:t>
      </w:r>
      <w:r w:rsidRPr="00954BC6">
        <w:rPr>
          <w:b/>
          <w:bCs/>
        </w:rPr>
        <w:t xml:space="preserve">                </w:t>
      </w:r>
    </w:p>
    <w:p w:rsidR="00C664A6" w:rsidRPr="00954BC6" w:rsidRDefault="00C664A6" w:rsidP="008D13AE">
      <w:pPr>
        <w:pStyle w:val="BodyText2"/>
        <w:rPr>
          <w:b/>
          <w:bCs/>
          <w:sz w:val="20"/>
          <w:szCs w:val="20"/>
        </w:rPr>
      </w:pPr>
    </w:p>
    <w:p w:rsidR="00C664A6" w:rsidRPr="00954BC6" w:rsidRDefault="00C664A6" w:rsidP="008D13AE">
      <w:pPr>
        <w:pStyle w:val="BodyText2"/>
        <w:rPr>
          <w:b/>
          <w:bCs/>
          <w:sz w:val="20"/>
          <w:szCs w:val="20"/>
        </w:rPr>
      </w:pPr>
    </w:p>
    <w:p w:rsidR="00C664A6" w:rsidRPr="00954BC6" w:rsidRDefault="00C664A6" w:rsidP="008D13AE">
      <w:pPr>
        <w:jc w:val="center"/>
        <w:rPr>
          <w:b/>
          <w:bCs/>
          <w:sz w:val="28"/>
          <w:szCs w:val="28"/>
        </w:rPr>
      </w:pPr>
      <w:r w:rsidRPr="00954BC6">
        <w:rPr>
          <w:b/>
          <w:bCs/>
          <w:sz w:val="28"/>
          <w:szCs w:val="28"/>
        </w:rPr>
        <w:t>Труд и занятость</w:t>
      </w:r>
    </w:p>
    <w:p w:rsidR="00C664A6" w:rsidRPr="00954BC6" w:rsidRDefault="00C664A6" w:rsidP="008D13AE">
      <w:pPr>
        <w:jc w:val="center"/>
        <w:rPr>
          <w:b/>
          <w:bCs/>
          <w:sz w:val="28"/>
          <w:szCs w:val="28"/>
        </w:rPr>
      </w:pPr>
    </w:p>
    <w:p w:rsidR="00C664A6" w:rsidRPr="00954BC6" w:rsidRDefault="00C664A6" w:rsidP="008D13AE">
      <w:pPr>
        <w:shd w:val="clear" w:color="auto" w:fill="FFFFFF"/>
        <w:ind w:right="5" w:firstLine="668"/>
        <w:jc w:val="both"/>
        <w:rPr>
          <w:sz w:val="28"/>
          <w:szCs w:val="28"/>
        </w:rPr>
      </w:pPr>
      <w:r w:rsidRPr="00954BC6">
        <w:rPr>
          <w:sz w:val="28"/>
          <w:szCs w:val="28"/>
        </w:rPr>
        <w:t>Уровень регистрируемой</w:t>
      </w:r>
      <w:r>
        <w:rPr>
          <w:sz w:val="28"/>
          <w:szCs w:val="28"/>
        </w:rPr>
        <w:t xml:space="preserve"> безработицы в 2022</w:t>
      </w:r>
      <w:r w:rsidRPr="00954BC6">
        <w:rPr>
          <w:sz w:val="28"/>
          <w:szCs w:val="28"/>
        </w:rPr>
        <w:t xml:space="preserve">г. составил </w:t>
      </w:r>
      <w:r>
        <w:rPr>
          <w:sz w:val="28"/>
          <w:szCs w:val="28"/>
        </w:rPr>
        <w:t>2,28% (в 2021</w:t>
      </w:r>
      <w:r w:rsidRPr="00954BC6">
        <w:rPr>
          <w:sz w:val="28"/>
          <w:szCs w:val="28"/>
        </w:rPr>
        <w:t xml:space="preserve">г </w:t>
      </w:r>
      <w:r>
        <w:rPr>
          <w:sz w:val="28"/>
          <w:szCs w:val="28"/>
        </w:rPr>
        <w:t>3,07</w:t>
      </w:r>
      <w:r w:rsidRPr="00954BC6">
        <w:rPr>
          <w:sz w:val="28"/>
          <w:szCs w:val="28"/>
        </w:rPr>
        <w:t xml:space="preserve"> %) ,численность  безработных, зарегистрированных в органах службы занятости на конец года составила</w:t>
      </w:r>
      <w:r>
        <w:rPr>
          <w:sz w:val="28"/>
          <w:szCs w:val="28"/>
        </w:rPr>
        <w:t xml:space="preserve"> 0,155 тыс.человек ( в 2021г -0,212</w:t>
      </w:r>
      <w:r w:rsidRPr="00954BC6">
        <w:rPr>
          <w:sz w:val="28"/>
          <w:szCs w:val="28"/>
        </w:rPr>
        <w:t xml:space="preserve">тыс. человек) . </w:t>
      </w:r>
    </w:p>
    <w:p w:rsidR="00C664A6" w:rsidRPr="00954BC6" w:rsidRDefault="00C664A6" w:rsidP="008D13AE">
      <w:pPr>
        <w:shd w:val="clear" w:color="auto" w:fill="FFFFFF"/>
        <w:ind w:right="5" w:firstLine="668"/>
        <w:jc w:val="both"/>
        <w:rPr>
          <w:sz w:val="28"/>
          <w:szCs w:val="28"/>
        </w:rPr>
      </w:pPr>
      <w:r w:rsidRPr="00954BC6">
        <w:rPr>
          <w:sz w:val="28"/>
          <w:szCs w:val="28"/>
        </w:rPr>
        <w:t>По прогнозным оценкам, к концу текущего года число безработных, зарегистрированных в органах  службы занятос</w:t>
      </w:r>
      <w:r>
        <w:rPr>
          <w:sz w:val="28"/>
          <w:szCs w:val="28"/>
        </w:rPr>
        <w:t>ти населения снизится   до 0,15</w:t>
      </w:r>
      <w:r w:rsidRPr="00954BC6">
        <w:rPr>
          <w:sz w:val="28"/>
          <w:szCs w:val="28"/>
        </w:rPr>
        <w:t xml:space="preserve"> тыс.челов</w:t>
      </w:r>
      <w:r>
        <w:rPr>
          <w:sz w:val="28"/>
          <w:szCs w:val="28"/>
        </w:rPr>
        <w:t>ек ,уровень безработицы – до 2,1</w:t>
      </w:r>
      <w:r w:rsidRPr="00954BC6">
        <w:rPr>
          <w:sz w:val="28"/>
          <w:szCs w:val="28"/>
        </w:rPr>
        <w:t xml:space="preserve"> %.</w:t>
      </w:r>
    </w:p>
    <w:p w:rsidR="00C664A6" w:rsidRPr="00954BC6" w:rsidRDefault="00C664A6" w:rsidP="008D13AE">
      <w:pPr>
        <w:ind w:firstLine="567"/>
        <w:jc w:val="both"/>
        <w:rPr>
          <w:sz w:val="28"/>
          <w:szCs w:val="28"/>
        </w:rPr>
      </w:pPr>
      <w:r w:rsidRPr="00954BC6">
        <w:rPr>
          <w:sz w:val="28"/>
          <w:szCs w:val="28"/>
        </w:rPr>
        <w:t>Прогнозируется,</w:t>
      </w:r>
      <w:r>
        <w:rPr>
          <w:sz w:val="28"/>
          <w:szCs w:val="28"/>
        </w:rPr>
        <w:t xml:space="preserve"> </w:t>
      </w:r>
      <w:r w:rsidRPr="00954BC6">
        <w:rPr>
          <w:sz w:val="28"/>
          <w:szCs w:val="28"/>
        </w:rPr>
        <w:t>что регистр</w:t>
      </w:r>
      <w:r>
        <w:rPr>
          <w:sz w:val="28"/>
          <w:szCs w:val="28"/>
        </w:rPr>
        <w:t>ируемая безработица к концу 2026 года составит 1,9</w:t>
      </w:r>
      <w:r w:rsidRPr="00954BC6">
        <w:rPr>
          <w:sz w:val="28"/>
          <w:szCs w:val="28"/>
        </w:rPr>
        <w:t>%, при численности</w:t>
      </w:r>
      <w:r>
        <w:rPr>
          <w:sz w:val="28"/>
          <w:szCs w:val="28"/>
        </w:rPr>
        <w:t xml:space="preserve"> безработных 0,14</w:t>
      </w:r>
      <w:r w:rsidRPr="00954BC6">
        <w:rPr>
          <w:sz w:val="28"/>
          <w:szCs w:val="28"/>
        </w:rPr>
        <w:t xml:space="preserve"> тыс.человек.</w:t>
      </w:r>
    </w:p>
    <w:p w:rsidR="00C664A6" w:rsidRPr="00954BC6" w:rsidRDefault="00C664A6" w:rsidP="008D13AE">
      <w:pPr>
        <w:shd w:val="clear" w:color="auto" w:fill="FFFFFF"/>
        <w:ind w:right="5" w:firstLine="668"/>
        <w:jc w:val="both"/>
        <w:rPr>
          <w:sz w:val="28"/>
          <w:szCs w:val="28"/>
        </w:rPr>
      </w:pPr>
      <w:r w:rsidRPr="00954BC6">
        <w:rPr>
          <w:sz w:val="28"/>
          <w:szCs w:val="28"/>
        </w:rPr>
        <w:t>Численность незанятых граждан, зарегистрированных в службе занятости, в расчете на одну заявленную</w:t>
      </w:r>
      <w:r>
        <w:rPr>
          <w:sz w:val="28"/>
          <w:szCs w:val="28"/>
        </w:rPr>
        <w:t xml:space="preserve"> вакансию снизится с 8,84  в 2022 году до 7,5 в  2026</w:t>
      </w:r>
      <w:r w:rsidRPr="00954BC6">
        <w:rPr>
          <w:sz w:val="28"/>
          <w:szCs w:val="28"/>
        </w:rPr>
        <w:t xml:space="preserve"> году. </w:t>
      </w:r>
    </w:p>
    <w:p w:rsidR="00C664A6" w:rsidRPr="00954BC6" w:rsidRDefault="00C664A6" w:rsidP="008D13AE">
      <w:pPr>
        <w:widowControl w:val="0"/>
        <w:tabs>
          <w:tab w:val="left" w:pos="576"/>
        </w:tabs>
        <w:suppressAutoHyphens/>
        <w:ind w:firstLine="709"/>
        <w:jc w:val="both"/>
        <w:rPr>
          <w:sz w:val="28"/>
          <w:szCs w:val="28"/>
          <w:lang w:eastAsia="zh-CN"/>
        </w:rPr>
      </w:pPr>
      <w:r w:rsidRPr="00954BC6">
        <w:rPr>
          <w:sz w:val="28"/>
          <w:szCs w:val="28"/>
        </w:rPr>
        <w:t>Фонд зар</w:t>
      </w:r>
      <w:r>
        <w:rPr>
          <w:sz w:val="28"/>
          <w:szCs w:val="28"/>
        </w:rPr>
        <w:t>аботной платы за период с 2022 по 2026</w:t>
      </w:r>
      <w:r w:rsidRPr="00954BC6">
        <w:rPr>
          <w:sz w:val="28"/>
          <w:szCs w:val="28"/>
        </w:rPr>
        <w:t xml:space="preserve"> годы возрастет в 1,</w:t>
      </w:r>
      <w:r>
        <w:rPr>
          <w:sz w:val="28"/>
          <w:szCs w:val="28"/>
        </w:rPr>
        <w:t>18</w:t>
      </w:r>
      <w:r w:rsidRPr="00954BC6">
        <w:rPr>
          <w:sz w:val="28"/>
          <w:szCs w:val="28"/>
        </w:rPr>
        <w:t xml:space="preserve"> раза. Рост заработной платы в среднесрочном периоде будет также поддерживаться осуществлением мер по повышению минимальных государствен</w:t>
      </w:r>
      <w:r w:rsidRPr="00954BC6">
        <w:rPr>
          <w:spacing w:val="-1"/>
          <w:sz w:val="28"/>
          <w:szCs w:val="28"/>
        </w:rPr>
        <w:t>ных гарантий по оплате труда, прежде всего, доведением минимального раз</w:t>
      </w:r>
      <w:r w:rsidRPr="00954BC6">
        <w:rPr>
          <w:sz w:val="28"/>
          <w:szCs w:val="28"/>
        </w:rPr>
        <w:t>мера оплаты труда до прожиточного минимума трудоспособного населения, а также в соответствии с выполнением Указа Президента  РФ от 7.05.2012г. № 597 «О мероприятиях по реализации государственной социальной политики».</w:t>
      </w:r>
    </w:p>
    <w:p w:rsidR="00C664A6" w:rsidRPr="00954BC6" w:rsidRDefault="00C664A6" w:rsidP="008D13AE">
      <w:pPr>
        <w:shd w:val="clear" w:color="auto" w:fill="FFFFFF"/>
        <w:ind w:right="5" w:firstLine="668"/>
        <w:jc w:val="both"/>
        <w:rPr>
          <w:sz w:val="28"/>
          <w:szCs w:val="28"/>
        </w:rPr>
      </w:pPr>
      <w:r w:rsidRPr="00954BC6">
        <w:rPr>
          <w:sz w:val="28"/>
          <w:szCs w:val="28"/>
        </w:rPr>
        <w:t>Средняя номинальная заработная плата в 20</w:t>
      </w:r>
      <w:r>
        <w:rPr>
          <w:sz w:val="28"/>
          <w:szCs w:val="28"/>
        </w:rPr>
        <w:t>22</w:t>
      </w:r>
      <w:r w:rsidRPr="00954BC6">
        <w:rPr>
          <w:sz w:val="28"/>
          <w:szCs w:val="28"/>
        </w:rPr>
        <w:t xml:space="preserve"> году  по полному кругу предприятий по оценк</w:t>
      </w:r>
      <w:r>
        <w:rPr>
          <w:sz w:val="28"/>
          <w:szCs w:val="28"/>
        </w:rPr>
        <w:t>е составила 24074</w:t>
      </w:r>
      <w:r w:rsidRPr="00954BC6">
        <w:rPr>
          <w:sz w:val="28"/>
          <w:szCs w:val="28"/>
        </w:rPr>
        <w:t xml:space="preserve"> рублей, а к </w:t>
      </w:r>
      <w:r>
        <w:rPr>
          <w:sz w:val="28"/>
          <w:szCs w:val="28"/>
        </w:rPr>
        <w:t>2026 году достигнет уровня – 28412</w:t>
      </w:r>
      <w:r w:rsidRPr="00954BC6">
        <w:rPr>
          <w:sz w:val="28"/>
          <w:szCs w:val="28"/>
        </w:rPr>
        <w:t xml:space="preserve"> рублей.</w:t>
      </w:r>
    </w:p>
    <w:p w:rsidR="00C664A6" w:rsidRPr="00954BC6" w:rsidRDefault="00C664A6" w:rsidP="008D13AE">
      <w:pPr>
        <w:jc w:val="both"/>
        <w:rPr>
          <w:b/>
          <w:bCs/>
          <w:sz w:val="28"/>
          <w:szCs w:val="28"/>
        </w:rPr>
      </w:pPr>
    </w:p>
    <w:p w:rsidR="00C664A6" w:rsidRPr="00954BC6" w:rsidRDefault="00C664A6" w:rsidP="008D13AE">
      <w:pPr>
        <w:jc w:val="both"/>
        <w:rPr>
          <w:b/>
          <w:bCs/>
        </w:rPr>
      </w:pPr>
    </w:p>
    <w:p w:rsidR="00C664A6" w:rsidRPr="00954BC6" w:rsidRDefault="00C664A6" w:rsidP="000B5B91">
      <w:pPr>
        <w:shd w:val="clear" w:color="auto" w:fill="FFFFFF"/>
        <w:ind w:right="5" w:firstLine="668"/>
        <w:jc w:val="center"/>
        <w:rPr>
          <w:b/>
          <w:bCs/>
          <w:sz w:val="28"/>
          <w:szCs w:val="28"/>
        </w:rPr>
      </w:pPr>
    </w:p>
    <w:p w:rsidR="00C664A6" w:rsidRPr="00954BC6" w:rsidRDefault="00C664A6" w:rsidP="000B5B91">
      <w:pPr>
        <w:shd w:val="clear" w:color="auto" w:fill="FFFFFF"/>
        <w:ind w:right="5" w:firstLine="668"/>
        <w:jc w:val="center"/>
        <w:rPr>
          <w:b/>
          <w:bCs/>
          <w:sz w:val="28"/>
          <w:szCs w:val="28"/>
        </w:rPr>
      </w:pPr>
      <w:r w:rsidRPr="00954BC6">
        <w:rPr>
          <w:b/>
          <w:bCs/>
          <w:sz w:val="28"/>
          <w:szCs w:val="28"/>
        </w:rPr>
        <w:t>Денежные доходы населения</w:t>
      </w:r>
    </w:p>
    <w:p w:rsidR="00C664A6" w:rsidRPr="00954BC6" w:rsidRDefault="00C664A6" w:rsidP="008D13AE">
      <w:pPr>
        <w:shd w:val="clear" w:color="auto" w:fill="FFFFFF"/>
        <w:ind w:right="5" w:firstLine="668"/>
        <w:jc w:val="both"/>
        <w:rPr>
          <w:b/>
          <w:bCs/>
          <w:sz w:val="28"/>
          <w:szCs w:val="28"/>
        </w:rPr>
      </w:pPr>
    </w:p>
    <w:p w:rsidR="00C664A6" w:rsidRPr="00954BC6" w:rsidRDefault="00C664A6" w:rsidP="008D13AE">
      <w:pPr>
        <w:pStyle w:val="NoSpacing"/>
        <w:ind w:firstLine="567"/>
        <w:jc w:val="both"/>
        <w:rPr>
          <w:rFonts w:ascii="Times New Roman" w:hAnsi="Times New Roman" w:cs="Times New Roman"/>
          <w:sz w:val="28"/>
          <w:szCs w:val="28"/>
        </w:rPr>
      </w:pPr>
      <w:r w:rsidRPr="00954BC6">
        <w:rPr>
          <w:rFonts w:ascii="Times New Roman" w:hAnsi="Times New Roman" w:cs="Times New Roman"/>
          <w:sz w:val="28"/>
          <w:szCs w:val="28"/>
        </w:rPr>
        <w:t>Денежные доходы населения в последние годы постоянно увеличиваются, сохранится динамика роста доходов и в прогнозируемом периоде. В структуре доходов наибольший удельный вес занимает оплата труда работающих и социальные трансферты.</w:t>
      </w:r>
    </w:p>
    <w:p w:rsidR="00C664A6" w:rsidRPr="00954BC6" w:rsidRDefault="00C664A6" w:rsidP="008D13AE">
      <w:pPr>
        <w:suppressAutoHyphens/>
        <w:ind w:firstLine="567"/>
        <w:jc w:val="both"/>
        <w:rPr>
          <w:sz w:val="28"/>
          <w:szCs w:val="28"/>
          <w:lang w:eastAsia="zh-CN"/>
        </w:rPr>
      </w:pPr>
      <w:r w:rsidRPr="00954BC6">
        <w:rPr>
          <w:sz w:val="28"/>
          <w:szCs w:val="28"/>
          <w:lang w:eastAsia="zh-CN"/>
        </w:rPr>
        <w:t>По оценке  реальн</w:t>
      </w:r>
      <w:r>
        <w:rPr>
          <w:sz w:val="28"/>
          <w:szCs w:val="28"/>
          <w:lang w:eastAsia="zh-CN"/>
        </w:rPr>
        <w:t xml:space="preserve">ые  располагаемые  доходы в 2022 году составили 99 %    к уровню  2021 </w:t>
      </w:r>
      <w:r w:rsidRPr="00954BC6">
        <w:rPr>
          <w:sz w:val="28"/>
          <w:szCs w:val="28"/>
          <w:lang w:eastAsia="zh-CN"/>
        </w:rPr>
        <w:t xml:space="preserve"> года. Прогнозируемые  реаль</w:t>
      </w:r>
      <w:r>
        <w:rPr>
          <w:sz w:val="28"/>
          <w:szCs w:val="28"/>
          <w:lang w:eastAsia="zh-CN"/>
        </w:rPr>
        <w:t>ные располагаемые доходы  в 2023г. составят 100</w:t>
      </w:r>
      <w:r w:rsidRPr="00954BC6">
        <w:rPr>
          <w:sz w:val="28"/>
          <w:szCs w:val="28"/>
          <w:lang w:eastAsia="zh-CN"/>
        </w:rPr>
        <w:t>,2%, в 202</w:t>
      </w:r>
      <w:r>
        <w:rPr>
          <w:sz w:val="28"/>
          <w:szCs w:val="28"/>
          <w:lang w:eastAsia="zh-CN"/>
        </w:rPr>
        <w:t>4-2026</w:t>
      </w:r>
      <w:r w:rsidRPr="00954BC6">
        <w:rPr>
          <w:sz w:val="28"/>
          <w:szCs w:val="28"/>
          <w:lang w:eastAsia="zh-CN"/>
        </w:rPr>
        <w:t>гг. составят 100,5-102 %%.</w:t>
      </w:r>
    </w:p>
    <w:p w:rsidR="00C664A6" w:rsidRPr="00954BC6" w:rsidRDefault="00C664A6" w:rsidP="008D13AE">
      <w:pPr>
        <w:pStyle w:val="NoSpacing"/>
        <w:ind w:firstLine="567"/>
        <w:jc w:val="both"/>
        <w:rPr>
          <w:rFonts w:ascii="Times New Roman" w:hAnsi="Times New Roman" w:cs="Times New Roman"/>
          <w:sz w:val="28"/>
          <w:szCs w:val="28"/>
        </w:rPr>
      </w:pPr>
      <w:r w:rsidRPr="00954BC6">
        <w:rPr>
          <w:rFonts w:ascii="Times New Roman" w:hAnsi="Times New Roman" w:cs="Times New Roman"/>
          <w:sz w:val="28"/>
          <w:szCs w:val="28"/>
        </w:rPr>
        <w:t>Среднедушевые реа</w:t>
      </w:r>
      <w:r>
        <w:rPr>
          <w:rFonts w:ascii="Times New Roman" w:hAnsi="Times New Roman" w:cs="Times New Roman"/>
          <w:sz w:val="28"/>
          <w:szCs w:val="28"/>
        </w:rPr>
        <w:t>льно располагаемые доходы в 2022 году составили по оценке 11811</w:t>
      </w:r>
      <w:r w:rsidRPr="00954BC6">
        <w:rPr>
          <w:rFonts w:ascii="Times New Roman" w:hAnsi="Times New Roman" w:cs="Times New Roman"/>
          <w:sz w:val="28"/>
          <w:szCs w:val="28"/>
        </w:rPr>
        <w:t xml:space="preserve"> </w:t>
      </w:r>
      <w:r>
        <w:rPr>
          <w:rFonts w:ascii="Times New Roman" w:hAnsi="Times New Roman" w:cs="Times New Roman"/>
          <w:sz w:val="28"/>
          <w:szCs w:val="28"/>
        </w:rPr>
        <w:t>рублей на душу населения, к 2026 году они возрастут до  12253,3</w:t>
      </w:r>
      <w:r w:rsidRPr="00954BC6">
        <w:rPr>
          <w:rFonts w:ascii="Times New Roman" w:hAnsi="Times New Roman" w:cs="Times New Roman"/>
          <w:sz w:val="28"/>
          <w:szCs w:val="28"/>
        </w:rPr>
        <w:t xml:space="preserve"> рублей на 1 человека.</w:t>
      </w:r>
    </w:p>
    <w:p w:rsidR="00C664A6" w:rsidRPr="00954BC6" w:rsidRDefault="00C664A6" w:rsidP="008D13AE">
      <w:pPr>
        <w:pStyle w:val="NoSpacing"/>
        <w:ind w:firstLine="567"/>
        <w:jc w:val="both"/>
        <w:rPr>
          <w:sz w:val="20"/>
          <w:szCs w:val="20"/>
          <w:lang w:eastAsia="en-US"/>
        </w:rPr>
      </w:pPr>
    </w:p>
    <w:p w:rsidR="00C664A6" w:rsidRPr="00954BC6" w:rsidRDefault="00C664A6" w:rsidP="000B5B91">
      <w:pPr>
        <w:ind w:firstLine="567"/>
        <w:jc w:val="center"/>
        <w:rPr>
          <w:b/>
          <w:bCs/>
          <w:sz w:val="28"/>
          <w:szCs w:val="28"/>
        </w:rPr>
      </w:pPr>
      <w:r w:rsidRPr="00954BC6">
        <w:rPr>
          <w:b/>
          <w:bCs/>
          <w:sz w:val="28"/>
          <w:szCs w:val="28"/>
        </w:rPr>
        <w:t>Финансовые и бюджетные показатели</w:t>
      </w:r>
    </w:p>
    <w:p w:rsidR="00C664A6" w:rsidRPr="00954BC6" w:rsidRDefault="00C664A6" w:rsidP="008D13AE">
      <w:pPr>
        <w:ind w:firstLine="567"/>
        <w:jc w:val="both"/>
        <w:rPr>
          <w:b/>
          <w:bCs/>
          <w:sz w:val="28"/>
          <w:szCs w:val="28"/>
        </w:rPr>
      </w:pPr>
    </w:p>
    <w:p w:rsidR="00C664A6" w:rsidRPr="00954BC6" w:rsidRDefault="00C664A6" w:rsidP="008D13AE">
      <w:pPr>
        <w:tabs>
          <w:tab w:val="left" w:pos="1276"/>
          <w:tab w:val="left" w:pos="1418"/>
          <w:tab w:val="left" w:pos="1560"/>
          <w:tab w:val="left" w:pos="3969"/>
        </w:tabs>
        <w:jc w:val="both"/>
        <w:rPr>
          <w:sz w:val="28"/>
          <w:szCs w:val="28"/>
        </w:rPr>
      </w:pPr>
      <w:r w:rsidRPr="00954BC6">
        <w:rPr>
          <w:sz w:val="28"/>
          <w:szCs w:val="28"/>
        </w:rPr>
        <w:tab/>
      </w:r>
      <w:r>
        <w:rPr>
          <w:sz w:val="28"/>
          <w:szCs w:val="28"/>
        </w:rPr>
        <w:t>В 2022</w:t>
      </w:r>
      <w:r w:rsidRPr="00954BC6">
        <w:rPr>
          <w:sz w:val="28"/>
          <w:szCs w:val="28"/>
        </w:rPr>
        <w:t xml:space="preserve"> году прибыль прибыльных предприятий (крупных и средних)  составила 1</w:t>
      </w:r>
      <w:r>
        <w:rPr>
          <w:sz w:val="28"/>
          <w:szCs w:val="28"/>
        </w:rPr>
        <w:t>,6</w:t>
      </w:r>
      <w:r w:rsidRPr="00954BC6">
        <w:rPr>
          <w:sz w:val="28"/>
          <w:szCs w:val="28"/>
        </w:rPr>
        <w:t xml:space="preserve"> млн ру</w:t>
      </w:r>
      <w:r>
        <w:rPr>
          <w:sz w:val="28"/>
          <w:szCs w:val="28"/>
        </w:rPr>
        <w:t>блей, в 2023</w:t>
      </w:r>
      <w:r w:rsidRPr="00954BC6">
        <w:rPr>
          <w:sz w:val="28"/>
          <w:szCs w:val="28"/>
        </w:rPr>
        <w:t xml:space="preserve"> го</w:t>
      </w:r>
      <w:r>
        <w:rPr>
          <w:sz w:val="28"/>
          <w:szCs w:val="28"/>
        </w:rPr>
        <w:t>ду прогнозируется на уровне 2022</w:t>
      </w:r>
      <w:r w:rsidRPr="00954BC6">
        <w:rPr>
          <w:sz w:val="28"/>
          <w:szCs w:val="28"/>
        </w:rPr>
        <w:t>года.</w:t>
      </w:r>
    </w:p>
    <w:p w:rsidR="00C664A6" w:rsidRPr="00954BC6" w:rsidRDefault="00C664A6" w:rsidP="008D13AE">
      <w:pPr>
        <w:tabs>
          <w:tab w:val="left" w:pos="1418"/>
        </w:tabs>
        <w:jc w:val="both"/>
        <w:rPr>
          <w:sz w:val="28"/>
          <w:szCs w:val="28"/>
        </w:rPr>
      </w:pPr>
      <w:r w:rsidRPr="00954BC6">
        <w:rPr>
          <w:sz w:val="28"/>
          <w:szCs w:val="28"/>
        </w:rPr>
        <w:tab/>
      </w:r>
      <w:r>
        <w:rPr>
          <w:sz w:val="28"/>
          <w:szCs w:val="28"/>
        </w:rPr>
        <w:t>В 2022</w:t>
      </w:r>
      <w:r w:rsidRPr="00954BC6">
        <w:rPr>
          <w:sz w:val="28"/>
          <w:szCs w:val="28"/>
        </w:rPr>
        <w:t xml:space="preserve"> году доходы консолидированного бюджета Юрьевецкого муници</w:t>
      </w:r>
      <w:r>
        <w:rPr>
          <w:sz w:val="28"/>
          <w:szCs w:val="28"/>
        </w:rPr>
        <w:t>пального района составили 786,9</w:t>
      </w:r>
      <w:r w:rsidRPr="00954BC6">
        <w:rPr>
          <w:sz w:val="28"/>
          <w:szCs w:val="28"/>
        </w:rPr>
        <w:t xml:space="preserve"> млн рублей, в т.ч. собственные доходы консолидированного бюджета Юрьевецкого муниц</w:t>
      </w:r>
      <w:r>
        <w:rPr>
          <w:sz w:val="28"/>
          <w:szCs w:val="28"/>
        </w:rPr>
        <w:t>ипального района составили 98,6</w:t>
      </w:r>
      <w:r w:rsidRPr="00954BC6">
        <w:rPr>
          <w:sz w:val="28"/>
          <w:szCs w:val="28"/>
        </w:rPr>
        <w:t xml:space="preserve"> млн рублей,</w:t>
      </w:r>
      <w:r>
        <w:rPr>
          <w:sz w:val="28"/>
          <w:szCs w:val="28"/>
        </w:rPr>
        <w:t xml:space="preserve"> из них  налоговые доходы  85,9</w:t>
      </w:r>
      <w:r w:rsidRPr="00954BC6">
        <w:rPr>
          <w:sz w:val="28"/>
          <w:szCs w:val="28"/>
        </w:rPr>
        <w:t xml:space="preserve"> млн рублей</w:t>
      </w:r>
      <w:r>
        <w:rPr>
          <w:sz w:val="28"/>
          <w:szCs w:val="28"/>
        </w:rPr>
        <w:t xml:space="preserve"> , неналоговые доходы 12,7</w:t>
      </w:r>
      <w:r w:rsidRPr="00954BC6">
        <w:rPr>
          <w:sz w:val="28"/>
          <w:szCs w:val="28"/>
        </w:rPr>
        <w:t xml:space="preserve"> млн рублей.</w:t>
      </w:r>
      <w:bookmarkStart w:id="0" w:name="_GoBack"/>
      <w:bookmarkEnd w:id="0"/>
    </w:p>
    <w:p w:rsidR="00C664A6" w:rsidRPr="00954BC6" w:rsidRDefault="00C664A6" w:rsidP="008D13AE">
      <w:pPr>
        <w:tabs>
          <w:tab w:val="left" w:pos="993"/>
        </w:tabs>
        <w:jc w:val="both"/>
        <w:rPr>
          <w:sz w:val="28"/>
          <w:szCs w:val="28"/>
        </w:rPr>
      </w:pPr>
      <w:r>
        <w:rPr>
          <w:sz w:val="28"/>
          <w:szCs w:val="28"/>
        </w:rPr>
        <w:tab/>
        <w:t>В  2023</w:t>
      </w:r>
      <w:r w:rsidRPr="00954BC6">
        <w:rPr>
          <w:sz w:val="28"/>
          <w:szCs w:val="28"/>
        </w:rPr>
        <w:t xml:space="preserve"> году доходы консолидированного бюджета Юрьевецкого муниципального района по оценке </w:t>
      </w:r>
      <w:r>
        <w:rPr>
          <w:sz w:val="28"/>
          <w:szCs w:val="28"/>
        </w:rPr>
        <w:t>составят 528</w:t>
      </w:r>
      <w:r w:rsidRPr="00954BC6">
        <w:rPr>
          <w:sz w:val="28"/>
          <w:szCs w:val="28"/>
        </w:rPr>
        <w:t xml:space="preserve">  млн рублей, в  20</w:t>
      </w:r>
      <w:r>
        <w:rPr>
          <w:sz w:val="28"/>
          <w:szCs w:val="28"/>
        </w:rPr>
        <w:t>24</w:t>
      </w:r>
      <w:r w:rsidRPr="00954BC6">
        <w:rPr>
          <w:sz w:val="28"/>
          <w:szCs w:val="28"/>
        </w:rPr>
        <w:t>г.</w:t>
      </w:r>
      <w:r>
        <w:rPr>
          <w:sz w:val="28"/>
          <w:szCs w:val="28"/>
        </w:rPr>
        <w:t xml:space="preserve"> -368,8 млн рублей, в 2025-2026гг.- 364,7</w:t>
      </w:r>
      <w:r w:rsidRPr="00954BC6">
        <w:rPr>
          <w:sz w:val="28"/>
          <w:szCs w:val="28"/>
        </w:rPr>
        <w:t xml:space="preserve"> млн рублей соответственно, в т.ч. собственны</w:t>
      </w:r>
      <w:r>
        <w:rPr>
          <w:sz w:val="28"/>
          <w:szCs w:val="28"/>
        </w:rPr>
        <w:t>е доходы ожидаются  в сумме 134,2 млн рублей,  в 2024г-91,6</w:t>
      </w:r>
      <w:r w:rsidRPr="00954BC6">
        <w:rPr>
          <w:sz w:val="28"/>
          <w:szCs w:val="28"/>
        </w:rPr>
        <w:t xml:space="preserve">  млн рублей, в </w:t>
      </w:r>
      <w:r>
        <w:rPr>
          <w:sz w:val="28"/>
          <w:szCs w:val="28"/>
        </w:rPr>
        <w:t>2025</w:t>
      </w:r>
      <w:r w:rsidRPr="00954BC6">
        <w:rPr>
          <w:sz w:val="28"/>
          <w:szCs w:val="28"/>
        </w:rPr>
        <w:t>-202</w:t>
      </w:r>
      <w:r>
        <w:rPr>
          <w:sz w:val="28"/>
          <w:szCs w:val="28"/>
        </w:rPr>
        <w:t xml:space="preserve">6 гг. 93,4 </w:t>
      </w:r>
      <w:r w:rsidRPr="00954BC6">
        <w:rPr>
          <w:sz w:val="28"/>
          <w:szCs w:val="28"/>
        </w:rPr>
        <w:t>млн рублей соответственно  ,  из них налоговые</w:t>
      </w:r>
      <w:r>
        <w:rPr>
          <w:sz w:val="28"/>
          <w:szCs w:val="28"/>
        </w:rPr>
        <w:t xml:space="preserve"> доходы : оценка 2023</w:t>
      </w:r>
      <w:r w:rsidRPr="00954BC6">
        <w:rPr>
          <w:sz w:val="28"/>
          <w:szCs w:val="28"/>
        </w:rPr>
        <w:t>г.</w:t>
      </w:r>
      <w:r>
        <w:rPr>
          <w:sz w:val="28"/>
          <w:szCs w:val="28"/>
        </w:rPr>
        <w:t>- 83,6</w:t>
      </w:r>
      <w:r w:rsidRPr="00954BC6">
        <w:rPr>
          <w:sz w:val="28"/>
          <w:szCs w:val="28"/>
        </w:rPr>
        <w:t xml:space="preserve"> млн рублей , прогнозируемые в </w:t>
      </w:r>
      <w:r>
        <w:rPr>
          <w:sz w:val="28"/>
          <w:szCs w:val="28"/>
        </w:rPr>
        <w:t xml:space="preserve"> 2024</w:t>
      </w:r>
      <w:r w:rsidRPr="00954BC6">
        <w:rPr>
          <w:sz w:val="28"/>
          <w:szCs w:val="28"/>
        </w:rPr>
        <w:t>г.-</w:t>
      </w:r>
      <w:r>
        <w:rPr>
          <w:sz w:val="28"/>
          <w:szCs w:val="28"/>
        </w:rPr>
        <w:t>79,1</w:t>
      </w:r>
      <w:r w:rsidRPr="00954BC6">
        <w:rPr>
          <w:sz w:val="28"/>
          <w:szCs w:val="28"/>
        </w:rPr>
        <w:t xml:space="preserve"> млн рублей;</w:t>
      </w:r>
      <w:r>
        <w:rPr>
          <w:sz w:val="28"/>
          <w:szCs w:val="28"/>
        </w:rPr>
        <w:t xml:space="preserve"> 2025-2026</w:t>
      </w:r>
      <w:r w:rsidRPr="00954BC6">
        <w:rPr>
          <w:sz w:val="28"/>
          <w:szCs w:val="28"/>
        </w:rPr>
        <w:t>гг.</w:t>
      </w:r>
      <w:r>
        <w:rPr>
          <w:sz w:val="28"/>
          <w:szCs w:val="28"/>
        </w:rPr>
        <w:t xml:space="preserve"> по 80,8</w:t>
      </w:r>
      <w:r w:rsidRPr="00954BC6">
        <w:rPr>
          <w:sz w:val="28"/>
          <w:szCs w:val="28"/>
        </w:rPr>
        <w:t xml:space="preserve"> млн рублей соответственно.</w:t>
      </w:r>
    </w:p>
    <w:p w:rsidR="00C664A6" w:rsidRPr="00954BC6" w:rsidRDefault="00C664A6" w:rsidP="008D13AE">
      <w:pPr>
        <w:pStyle w:val="ConsPlusNormal"/>
        <w:jc w:val="both"/>
      </w:pPr>
      <w:r w:rsidRPr="00954BC6">
        <w:tab/>
        <w:t>В структуре налоговых доходов консолидированного бюджета Юрьевецкого муниципального района в  прогнозном  периоде 2023 - 2025 годов наибольший удельный вес составят такие  налоги как: н</w:t>
      </w:r>
      <w:r>
        <w:t>алог на доходы физических лиц (61,5</w:t>
      </w:r>
      <w:r w:rsidRPr="00954BC6">
        <w:t xml:space="preserve"> %), а</w:t>
      </w:r>
      <w:r>
        <w:t>кцизы (9,9</w:t>
      </w:r>
      <w:r w:rsidRPr="00954BC6">
        <w:t xml:space="preserve"> %), налог </w:t>
      </w:r>
      <w:r>
        <w:t>на имущество (6,5</w:t>
      </w:r>
      <w:r w:rsidRPr="00954BC6">
        <w:t xml:space="preserve"> %), налоги на совокупный доход </w:t>
      </w:r>
      <w:r>
        <w:t>(3,2</w:t>
      </w:r>
      <w:r w:rsidRPr="00954BC6">
        <w:t>%).</w:t>
      </w:r>
    </w:p>
    <w:p w:rsidR="00C664A6" w:rsidRDefault="00C664A6" w:rsidP="008D13AE">
      <w:pPr>
        <w:jc w:val="both"/>
        <w:rPr>
          <w:sz w:val="28"/>
          <w:szCs w:val="28"/>
        </w:rPr>
      </w:pPr>
      <w:r w:rsidRPr="00954BC6">
        <w:rPr>
          <w:sz w:val="28"/>
          <w:szCs w:val="28"/>
        </w:rPr>
        <w:tab/>
        <w:t>Безвозмездные поступле</w:t>
      </w:r>
      <w:r>
        <w:rPr>
          <w:sz w:val="28"/>
          <w:szCs w:val="28"/>
        </w:rPr>
        <w:t>ния в 2022</w:t>
      </w:r>
      <w:r w:rsidRPr="00954BC6">
        <w:rPr>
          <w:sz w:val="28"/>
          <w:szCs w:val="28"/>
        </w:rPr>
        <w:t xml:space="preserve">г. составили </w:t>
      </w:r>
      <w:r>
        <w:rPr>
          <w:sz w:val="28"/>
          <w:szCs w:val="28"/>
        </w:rPr>
        <w:t xml:space="preserve"> 688,3</w:t>
      </w:r>
      <w:r w:rsidRPr="00954BC6">
        <w:rPr>
          <w:sz w:val="28"/>
          <w:szCs w:val="28"/>
        </w:rPr>
        <w:t xml:space="preserve"> млн рублей, оценка  2</w:t>
      </w:r>
      <w:r>
        <w:rPr>
          <w:sz w:val="28"/>
          <w:szCs w:val="28"/>
        </w:rPr>
        <w:t>023</w:t>
      </w:r>
      <w:r w:rsidRPr="00954BC6">
        <w:rPr>
          <w:sz w:val="28"/>
          <w:szCs w:val="28"/>
        </w:rPr>
        <w:t xml:space="preserve"> год</w:t>
      </w:r>
      <w:r>
        <w:rPr>
          <w:sz w:val="28"/>
          <w:szCs w:val="28"/>
        </w:rPr>
        <w:t>а -393,8</w:t>
      </w:r>
      <w:r w:rsidRPr="00954BC6">
        <w:rPr>
          <w:sz w:val="28"/>
          <w:szCs w:val="28"/>
        </w:rPr>
        <w:t xml:space="preserve"> млн рублей, прогнозируемые  в</w:t>
      </w:r>
      <w:r>
        <w:rPr>
          <w:sz w:val="28"/>
          <w:szCs w:val="28"/>
        </w:rPr>
        <w:t xml:space="preserve"> 2024</w:t>
      </w:r>
      <w:r w:rsidRPr="00954BC6">
        <w:rPr>
          <w:sz w:val="28"/>
          <w:szCs w:val="28"/>
        </w:rPr>
        <w:t>г</w:t>
      </w:r>
      <w:r>
        <w:rPr>
          <w:sz w:val="28"/>
          <w:szCs w:val="28"/>
        </w:rPr>
        <w:t>–277,2</w:t>
      </w:r>
      <w:r w:rsidRPr="00954BC6">
        <w:rPr>
          <w:sz w:val="28"/>
          <w:szCs w:val="28"/>
        </w:rPr>
        <w:t xml:space="preserve"> млн рублей, в </w:t>
      </w:r>
      <w:r>
        <w:rPr>
          <w:sz w:val="28"/>
          <w:szCs w:val="28"/>
        </w:rPr>
        <w:t>2025</w:t>
      </w:r>
      <w:r w:rsidRPr="00954BC6">
        <w:rPr>
          <w:sz w:val="28"/>
          <w:szCs w:val="28"/>
        </w:rPr>
        <w:t>–</w:t>
      </w:r>
      <w:r>
        <w:rPr>
          <w:sz w:val="28"/>
          <w:szCs w:val="28"/>
        </w:rPr>
        <w:t>2026</w:t>
      </w:r>
      <w:r w:rsidRPr="00954BC6">
        <w:rPr>
          <w:sz w:val="28"/>
          <w:szCs w:val="28"/>
        </w:rPr>
        <w:t xml:space="preserve">гг. </w:t>
      </w:r>
      <w:r>
        <w:rPr>
          <w:sz w:val="28"/>
          <w:szCs w:val="28"/>
        </w:rPr>
        <w:t>271,3</w:t>
      </w:r>
      <w:r w:rsidRPr="00954BC6">
        <w:rPr>
          <w:sz w:val="28"/>
          <w:szCs w:val="28"/>
        </w:rPr>
        <w:t xml:space="preserve"> млн рублей соответственно.</w:t>
      </w:r>
    </w:p>
    <w:p w:rsidR="00C664A6" w:rsidRPr="00954BC6" w:rsidRDefault="00C664A6" w:rsidP="008D13AE">
      <w:pPr>
        <w:jc w:val="both"/>
        <w:rPr>
          <w:sz w:val="28"/>
          <w:szCs w:val="28"/>
        </w:rPr>
      </w:pPr>
      <w:r w:rsidRPr="00954BC6">
        <w:rPr>
          <w:sz w:val="28"/>
          <w:szCs w:val="28"/>
        </w:rPr>
        <w:tab/>
        <w:t>Расходы консолидированного  бюджета Юрьевецкого муниципального района составили</w:t>
      </w:r>
      <w:r>
        <w:rPr>
          <w:sz w:val="28"/>
          <w:szCs w:val="28"/>
        </w:rPr>
        <w:t xml:space="preserve"> в 2022г в сумме 797,3</w:t>
      </w:r>
      <w:r w:rsidRPr="00954BC6">
        <w:rPr>
          <w:sz w:val="28"/>
          <w:szCs w:val="28"/>
        </w:rPr>
        <w:t xml:space="preserve"> млн р</w:t>
      </w:r>
      <w:r>
        <w:rPr>
          <w:sz w:val="28"/>
          <w:szCs w:val="28"/>
        </w:rPr>
        <w:t>ублей, ожидаемые  в 2023</w:t>
      </w:r>
      <w:r w:rsidRPr="00954BC6">
        <w:rPr>
          <w:sz w:val="28"/>
          <w:szCs w:val="28"/>
        </w:rPr>
        <w:t>г.</w:t>
      </w:r>
      <w:r>
        <w:rPr>
          <w:sz w:val="28"/>
          <w:szCs w:val="28"/>
        </w:rPr>
        <w:t xml:space="preserve"> -539,9</w:t>
      </w:r>
      <w:r w:rsidRPr="00954BC6">
        <w:rPr>
          <w:sz w:val="28"/>
          <w:szCs w:val="28"/>
        </w:rPr>
        <w:t xml:space="preserve"> млн рублей, прогнозируемые в  20</w:t>
      </w:r>
      <w:r>
        <w:rPr>
          <w:sz w:val="28"/>
          <w:szCs w:val="28"/>
        </w:rPr>
        <w:t>24</w:t>
      </w:r>
      <w:r w:rsidRPr="00954BC6">
        <w:rPr>
          <w:sz w:val="28"/>
          <w:szCs w:val="28"/>
        </w:rPr>
        <w:t>г.</w:t>
      </w:r>
      <w:r>
        <w:rPr>
          <w:sz w:val="28"/>
          <w:szCs w:val="28"/>
        </w:rPr>
        <w:t>– 368,8</w:t>
      </w:r>
      <w:r w:rsidRPr="00954BC6">
        <w:rPr>
          <w:sz w:val="28"/>
          <w:szCs w:val="28"/>
        </w:rPr>
        <w:t xml:space="preserve"> млн рублей, в </w:t>
      </w:r>
      <w:r>
        <w:rPr>
          <w:sz w:val="28"/>
          <w:szCs w:val="28"/>
        </w:rPr>
        <w:t>2025-2026</w:t>
      </w:r>
      <w:r w:rsidRPr="00954BC6">
        <w:rPr>
          <w:sz w:val="28"/>
          <w:szCs w:val="28"/>
        </w:rPr>
        <w:t xml:space="preserve">гг.  </w:t>
      </w:r>
      <w:r>
        <w:rPr>
          <w:sz w:val="28"/>
          <w:szCs w:val="28"/>
        </w:rPr>
        <w:t xml:space="preserve"> 364,7</w:t>
      </w:r>
      <w:r w:rsidRPr="00954BC6">
        <w:rPr>
          <w:sz w:val="28"/>
          <w:szCs w:val="28"/>
        </w:rPr>
        <w:t xml:space="preserve"> млн рублей соответственно.</w:t>
      </w:r>
    </w:p>
    <w:sectPr w:rsidR="00C664A6" w:rsidRPr="00954BC6" w:rsidSect="001C0E96">
      <w:headerReference w:type="default" r:id="rId7"/>
      <w:pgSz w:w="11906" w:h="16838" w:code="9"/>
      <w:pgMar w:top="1134" w:right="991"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A6" w:rsidRDefault="00C664A6">
      <w:r>
        <w:separator/>
      </w:r>
    </w:p>
  </w:endnote>
  <w:endnote w:type="continuationSeparator" w:id="0">
    <w:p w:rsidR="00C664A6" w:rsidRDefault="00C664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A6" w:rsidRDefault="00C664A6">
      <w:r>
        <w:separator/>
      </w:r>
    </w:p>
  </w:footnote>
  <w:footnote w:type="continuationSeparator" w:id="0">
    <w:p w:rsidR="00C664A6" w:rsidRDefault="00C664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4A6" w:rsidRDefault="00C664A6">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664A6" w:rsidRDefault="00C664A6">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3C5983"/>
    <w:multiLevelType w:val="hybridMultilevel"/>
    <w:tmpl w:val="9CA4DA06"/>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76514CDB"/>
    <w:multiLevelType w:val="hybridMultilevel"/>
    <w:tmpl w:val="5248EC9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6A63"/>
    <w:rsid w:val="000004D5"/>
    <w:rsid w:val="0000098E"/>
    <w:rsid w:val="00001EE3"/>
    <w:rsid w:val="00014EC5"/>
    <w:rsid w:val="00014EE3"/>
    <w:rsid w:val="00022E93"/>
    <w:rsid w:val="0002437D"/>
    <w:rsid w:val="0002772F"/>
    <w:rsid w:val="00030903"/>
    <w:rsid w:val="000364C5"/>
    <w:rsid w:val="00041424"/>
    <w:rsid w:val="00041CAC"/>
    <w:rsid w:val="0004309B"/>
    <w:rsid w:val="000435AB"/>
    <w:rsid w:val="0004622C"/>
    <w:rsid w:val="00050536"/>
    <w:rsid w:val="00050C6C"/>
    <w:rsid w:val="00054527"/>
    <w:rsid w:val="00055E45"/>
    <w:rsid w:val="000612A6"/>
    <w:rsid w:val="00062630"/>
    <w:rsid w:val="000646C0"/>
    <w:rsid w:val="000651AD"/>
    <w:rsid w:val="00066D5F"/>
    <w:rsid w:val="000730DF"/>
    <w:rsid w:val="00082358"/>
    <w:rsid w:val="00082A2B"/>
    <w:rsid w:val="00082AA2"/>
    <w:rsid w:val="000848A8"/>
    <w:rsid w:val="00084BE2"/>
    <w:rsid w:val="000865A1"/>
    <w:rsid w:val="000911BE"/>
    <w:rsid w:val="00091296"/>
    <w:rsid w:val="00091BDE"/>
    <w:rsid w:val="0009461D"/>
    <w:rsid w:val="00094E89"/>
    <w:rsid w:val="000A010B"/>
    <w:rsid w:val="000A116B"/>
    <w:rsid w:val="000A19AC"/>
    <w:rsid w:val="000A690A"/>
    <w:rsid w:val="000B0319"/>
    <w:rsid w:val="000B0A2A"/>
    <w:rsid w:val="000B1EFE"/>
    <w:rsid w:val="000B27BC"/>
    <w:rsid w:val="000B2F4C"/>
    <w:rsid w:val="000B3307"/>
    <w:rsid w:val="000B4445"/>
    <w:rsid w:val="000B5B91"/>
    <w:rsid w:val="000B7F52"/>
    <w:rsid w:val="000C0934"/>
    <w:rsid w:val="000C42F5"/>
    <w:rsid w:val="000C4FFB"/>
    <w:rsid w:val="000C7AAA"/>
    <w:rsid w:val="000D0145"/>
    <w:rsid w:val="000D1E4D"/>
    <w:rsid w:val="000D788B"/>
    <w:rsid w:val="000D7DB9"/>
    <w:rsid w:val="000E0278"/>
    <w:rsid w:val="000E1974"/>
    <w:rsid w:val="000E28AF"/>
    <w:rsid w:val="000E2CA7"/>
    <w:rsid w:val="000E7F78"/>
    <w:rsid w:val="000F3060"/>
    <w:rsid w:val="000F78E1"/>
    <w:rsid w:val="00100127"/>
    <w:rsid w:val="00104AC4"/>
    <w:rsid w:val="001114A7"/>
    <w:rsid w:val="001115CE"/>
    <w:rsid w:val="00113895"/>
    <w:rsid w:val="00114364"/>
    <w:rsid w:val="00116C2E"/>
    <w:rsid w:val="00123654"/>
    <w:rsid w:val="00126164"/>
    <w:rsid w:val="00133376"/>
    <w:rsid w:val="00134877"/>
    <w:rsid w:val="00136135"/>
    <w:rsid w:val="001460EE"/>
    <w:rsid w:val="00146344"/>
    <w:rsid w:val="00157281"/>
    <w:rsid w:val="0016622B"/>
    <w:rsid w:val="00174C91"/>
    <w:rsid w:val="00175BAD"/>
    <w:rsid w:val="0018092A"/>
    <w:rsid w:val="0018242A"/>
    <w:rsid w:val="001869FB"/>
    <w:rsid w:val="00186A1B"/>
    <w:rsid w:val="00190661"/>
    <w:rsid w:val="0019229E"/>
    <w:rsid w:val="00195EAA"/>
    <w:rsid w:val="001A0088"/>
    <w:rsid w:val="001A44BF"/>
    <w:rsid w:val="001B4068"/>
    <w:rsid w:val="001C0E96"/>
    <w:rsid w:val="001C10A8"/>
    <w:rsid w:val="001C61D2"/>
    <w:rsid w:val="001C6370"/>
    <w:rsid w:val="001C63F5"/>
    <w:rsid w:val="001D1091"/>
    <w:rsid w:val="001D1A58"/>
    <w:rsid w:val="001D1D95"/>
    <w:rsid w:val="001D1E9E"/>
    <w:rsid w:val="001D42D6"/>
    <w:rsid w:val="001D5681"/>
    <w:rsid w:val="001D6276"/>
    <w:rsid w:val="001E0F23"/>
    <w:rsid w:val="001E43A9"/>
    <w:rsid w:val="001E6B3A"/>
    <w:rsid w:val="001E77A6"/>
    <w:rsid w:val="001F2C40"/>
    <w:rsid w:val="001F43BA"/>
    <w:rsid w:val="001F471F"/>
    <w:rsid w:val="002005B4"/>
    <w:rsid w:val="00201779"/>
    <w:rsid w:val="00201963"/>
    <w:rsid w:val="0020502B"/>
    <w:rsid w:val="00206EBA"/>
    <w:rsid w:val="002078C3"/>
    <w:rsid w:val="00210363"/>
    <w:rsid w:val="00211A2D"/>
    <w:rsid w:val="0021288B"/>
    <w:rsid w:val="002206A1"/>
    <w:rsid w:val="00221BD6"/>
    <w:rsid w:val="00221E3A"/>
    <w:rsid w:val="00222EE3"/>
    <w:rsid w:val="00222F66"/>
    <w:rsid w:val="00225667"/>
    <w:rsid w:val="00227222"/>
    <w:rsid w:val="002278F9"/>
    <w:rsid w:val="0023267B"/>
    <w:rsid w:val="00237C76"/>
    <w:rsid w:val="00241C65"/>
    <w:rsid w:val="00246584"/>
    <w:rsid w:val="00247DE6"/>
    <w:rsid w:val="00250451"/>
    <w:rsid w:val="00255965"/>
    <w:rsid w:val="002560F7"/>
    <w:rsid w:val="00266110"/>
    <w:rsid w:val="002700D1"/>
    <w:rsid w:val="002704BE"/>
    <w:rsid w:val="00273010"/>
    <w:rsid w:val="00281AD5"/>
    <w:rsid w:val="002827FB"/>
    <w:rsid w:val="00282F9D"/>
    <w:rsid w:val="00293F60"/>
    <w:rsid w:val="002961F8"/>
    <w:rsid w:val="002A40FF"/>
    <w:rsid w:val="002A441F"/>
    <w:rsid w:val="002A7C25"/>
    <w:rsid w:val="002B2F7D"/>
    <w:rsid w:val="002B6E13"/>
    <w:rsid w:val="002B6FC4"/>
    <w:rsid w:val="002C4D0F"/>
    <w:rsid w:val="002C4DF3"/>
    <w:rsid w:val="002C57AF"/>
    <w:rsid w:val="002C7ACC"/>
    <w:rsid w:val="002D02AD"/>
    <w:rsid w:val="002D485B"/>
    <w:rsid w:val="002D4EFA"/>
    <w:rsid w:val="002E701C"/>
    <w:rsid w:val="002E7461"/>
    <w:rsid w:val="002E7794"/>
    <w:rsid w:val="002F1056"/>
    <w:rsid w:val="002F5126"/>
    <w:rsid w:val="002F6147"/>
    <w:rsid w:val="003005D8"/>
    <w:rsid w:val="00304314"/>
    <w:rsid w:val="00310976"/>
    <w:rsid w:val="00314B4D"/>
    <w:rsid w:val="00314B6F"/>
    <w:rsid w:val="003226B6"/>
    <w:rsid w:val="00322807"/>
    <w:rsid w:val="003245E7"/>
    <w:rsid w:val="00325CE4"/>
    <w:rsid w:val="00332716"/>
    <w:rsid w:val="0033281E"/>
    <w:rsid w:val="00335F42"/>
    <w:rsid w:val="0034072E"/>
    <w:rsid w:val="0034429B"/>
    <w:rsid w:val="0034490C"/>
    <w:rsid w:val="00345074"/>
    <w:rsid w:val="00352243"/>
    <w:rsid w:val="00356575"/>
    <w:rsid w:val="003566AB"/>
    <w:rsid w:val="0035738F"/>
    <w:rsid w:val="00362504"/>
    <w:rsid w:val="00362583"/>
    <w:rsid w:val="003625DB"/>
    <w:rsid w:val="003704D5"/>
    <w:rsid w:val="003729E1"/>
    <w:rsid w:val="00381B55"/>
    <w:rsid w:val="003839BA"/>
    <w:rsid w:val="00384D65"/>
    <w:rsid w:val="00385BF7"/>
    <w:rsid w:val="00385FEC"/>
    <w:rsid w:val="003866D7"/>
    <w:rsid w:val="0038795B"/>
    <w:rsid w:val="00392A1C"/>
    <w:rsid w:val="0039315A"/>
    <w:rsid w:val="00393E93"/>
    <w:rsid w:val="0039428F"/>
    <w:rsid w:val="00395CBE"/>
    <w:rsid w:val="00396C2C"/>
    <w:rsid w:val="00396D30"/>
    <w:rsid w:val="003A0FEC"/>
    <w:rsid w:val="003A12E8"/>
    <w:rsid w:val="003A2582"/>
    <w:rsid w:val="003B03A2"/>
    <w:rsid w:val="003B19BA"/>
    <w:rsid w:val="003B5E92"/>
    <w:rsid w:val="003B678C"/>
    <w:rsid w:val="003B7AAA"/>
    <w:rsid w:val="003C68F4"/>
    <w:rsid w:val="003D111A"/>
    <w:rsid w:val="003D2ED6"/>
    <w:rsid w:val="003D540B"/>
    <w:rsid w:val="003D7C7C"/>
    <w:rsid w:val="003E116A"/>
    <w:rsid w:val="003E34A5"/>
    <w:rsid w:val="003E38C2"/>
    <w:rsid w:val="003E3EDB"/>
    <w:rsid w:val="003F2B42"/>
    <w:rsid w:val="003F3385"/>
    <w:rsid w:val="003F3ED7"/>
    <w:rsid w:val="003F68BF"/>
    <w:rsid w:val="003F6C06"/>
    <w:rsid w:val="004023D0"/>
    <w:rsid w:val="00406A27"/>
    <w:rsid w:val="004078F7"/>
    <w:rsid w:val="00407906"/>
    <w:rsid w:val="004100D6"/>
    <w:rsid w:val="00411058"/>
    <w:rsid w:val="00412509"/>
    <w:rsid w:val="004130DF"/>
    <w:rsid w:val="004140A3"/>
    <w:rsid w:val="004145F6"/>
    <w:rsid w:val="00415E7F"/>
    <w:rsid w:val="004174A7"/>
    <w:rsid w:val="004179E5"/>
    <w:rsid w:val="00420BB8"/>
    <w:rsid w:val="004222DB"/>
    <w:rsid w:val="00422C22"/>
    <w:rsid w:val="00430121"/>
    <w:rsid w:val="00430E2C"/>
    <w:rsid w:val="00434E22"/>
    <w:rsid w:val="0043552E"/>
    <w:rsid w:val="00436C31"/>
    <w:rsid w:val="004406C7"/>
    <w:rsid w:val="004428AE"/>
    <w:rsid w:val="00443E65"/>
    <w:rsid w:val="00444732"/>
    <w:rsid w:val="00446200"/>
    <w:rsid w:val="00446B93"/>
    <w:rsid w:val="0045440F"/>
    <w:rsid w:val="00457EC3"/>
    <w:rsid w:val="00460449"/>
    <w:rsid w:val="00462ECD"/>
    <w:rsid w:val="00463F72"/>
    <w:rsid w:val="00465ABC"/>
    <w:rsid w:val="00465F3F"/>
    <w:rsid w:val="004670EE"/>
    <w:rsid w:val="00471735"/>
    <w:rsid w:val="00472819"/>
    <w:rsid w:val="00475462"/>
    <w:rsid w:val="00477817"/>
    <w:rsid w:val="0048096B"/>
    <w:rsid w:val="00483166"/>
    <w:rsid w:val="00495D9B"/>
    <w:rsid w:val="00496E4F"/>
    <w:rsid w:val="004A0930"/>
    <w:rsid w:val="004A11B5"/>
    <w:rsid w:val="004A19E2"/>
    <w:rsid w:val="004A4A52"/>
    <w:rsid w:val="004A72E6"/>
    <w:rsid w:val="004B1E04"/>
    <w:rsid w:val="004B2A92"/>
    <w:rsid w:val="004B3609"/>
    <w:rsid w:val="004C06BC"/>
    <w:rsid w:val="004C3606"/>
    <w:rsid w:val="004C3AE4"/>
    <w:rsid w:val="004C68DA"/>
    <w:rsid w:val="004C6CFE"/>
    <w:rsid w:val="004D26A3"/>
    <w:rsid w:val="004D6205"/>
    <w:rsid w:val="004D79F1"/>
    <w:rsid w:val="004E1806"/>
    <w:rsid w:val="004E2C0A"/>
    <w:rsid w:val="004E3E40"/>
    <w:rsid w:val="004E4613"/>
    <w:rsid w:val="004E47B5"/>
    <w:rsid w:val="004E4A81"/>
    <w:rsid w:val="004E6A49"/>
    <w:rsid w:val="004E7D17"/>
    <w:rsid w:val="004F5EEA"/>
    <w:rsid w:val="004F6F45"/>
    <w:rsid w:val="004F70DB"/>
    <w:rsid w:val="00500520"/>
    <w:rsid w:val="00502CFD"/>
    <w:rsid w:val="00503D4A"/>
    <w:rsid w:val="00503D91"/>
    <w:rsid w:val="00505F1E"/>
    <w:rsid w:val="00507D98"/>
    <w:rsid w:val="00507EB4"/>
    <w:rsid w:val="00512C6A"/>
    <w:rsid w:val="00516E5C"/>
    <w:rsid w:val="00520907"/>
    <w:rsid w:val="005212AA"/>
    <w:rsid w:val="00522606"/>
    <w:rsid w:val="00526373"/>
    <w:rsid w:val="00526E44"/>
    <w:rsid w:val="00527C46"/>
    <w:rsid w:val="00530A06"/>
    <w:rsid w:val="00537CCF"/>
    <w:rsid w:val="00541169"/>
    <w:rsid w:val="00541973"/>
    <w:rsid w:val="0055026B"/>
    <w:rsid w:val="005503FE"/>
    <w:rsid w:val="005571E6"/>
    <w:rsid w:val="0056388A"/>
    <w:rsid w:val="005646DD"/>
    <w:rsid w:val="00565652"/>
    <w:rsid w:val="00567B64"/>
    <w:rsid w:val="005703FC"/>
    <w:rsid w:val="005727AC"/>
    <w:rsid w:val="005734E0"/>
    <w:rsid w:val="0058142E"/>
    <w:rsid w:val="00582EF4"/>
    <w:rsid w:val="00583503"/>
    <w:rsid w:val="00584AD5"/>
    <w:rsid w:val="00586D9D"/>
    <w:rsid w:val="0059095F"/>
    <w:rsid w:val="005918EA"/>
    <w:rsid w:val="00592C64"/>
    <w:rsid w:val="00597A4F"/>
    <w:rsid w:val="005A0ACA"/>
    <w:rsid w:val="005A0D76"/>
    <w:rsid w:val="005A5586"/>
    <w:rsid w:val="005B6AFD"/>
    <w:rsid w:val="005C0BD1"/>
    <w:rsid w:val="005C132F"/>
    <w:rsid w:val="005C38D2"/>
    <w:rsid w:val="005C4731"/>
    <w:rsid w:val="005C7E85"/>
    <w:rsid w:val="005C7EAF"/>
    <w:rsid w:val="005D3E39"/>
    <w:rsid w:val="005D43F7"/>
    <w:rsid w:val="005D4757"/>
    <w:rsid w:val="005D5CEE"/>
    <w:rsid w:val="005D6AA9"/>
    <w:rsid w:val="005E1DE5"/>
    <w:rsid w:val="005E371A"/>
    <w:rsid w:val="005E41B1"/>
    <w:rsid w:val="005E5DF5"/>
    <w:rsid w:val="005E6C29"/>
    <w:rsid w:val="005F34C7"/>
    <w:rsid w:val="005F5B4F"/>
    <w:rsid w:val="005F68B7"/>
    <w:rsid w:val="0060269E"/>
    <w:rsid w:val="00602D0B"/>
    <w:rsid w:val="006033C2"/>
    <w:rsid w:val="00606648"/>
    <w:rsid w:val="00610DF7"/>
    <w:rsid w:val="006119C6"/>
    <w:rsid w:val="00612D27"/>
    <w:rsid w:val="00617B3D"/>
    <w:rsid w:val="0062060D"/>
    <w:rsid w:val="0063039C"/>
    <w:rsid w:val="006332A7"/>
    <w:rsid w:val="0063412A"/>
    <w:rsid w:val="00640594"/>
    <w:rsid w:val="006416F8"/>
    <w:rsid w:val="00644FE3"/>
    <w:rsid w:val="006450AC"/>
    <w:rsid w:val="00652B47"/>
    <w:rsid w:val="0065579C"/>
    <w:rsid w:val="00657805"/>
    <w:rsid w:val="0066106E"/>
    <w:rsid w:val="00661413"/>
    <w:rsid w:val="00664422"/>
    <w:rsid w:val="00666428"/>
    <w:rsid w:val="00670A32"/>
    <w:rsid w:val="00673598"/>
    <w:rsid w:val="006800E7"/>
    <w:rsid w:val="006845A8"/>
    <w:rsid w:val="00684DA3"/>
    <w:rsid w:val="00685B05"/>
    <w:rsid w:val="0068627C"/>
    <w:rsid w:val="00690D03"/>
    <w:rsid w:val="0069329F"/>
    <w:rsid w:val="00695721"/>
    <w:rsid w:val="006A1967"/>
    <w:rsid w:val="006A30C8"/>
    <w:rsid w:val="006A5110"/>
    <w:rsid w:val="006B0F8A"/>
    <w:rsid w:val="006B130B"/>
    <w:rsid w:val="006B47B9"/>
    <w:rsid w:val="006B5220"/>
    <w:rsid w:val="006C1DAA"/>
    <w:rsid w:val="006C466E"/>
    <w:rsid w:val="006C4EA9"/>
    <w:rsid w:val="006C7392"/>
    <w:rsid w:val="006D3255"/>
    <w:rsid w:val="006D3570"/>
    <w:rsid w:val="006D4210"/>
    <w:rsid w:val="006D7CD4"/>
    <w:rsid w:val="006E029F"/>
    <w:rsid w:val="006E35D9"/>
    <w:rsid w:val="006E5C08"/>
    <w:rsid w:val="006E7485"/>
    <w:rsid w:val="006F2A0D"/>
    <w:rsid w:val="006F678B"/>
    <w:rsid w:val="0070246C"/>
    <w:rsid w:val="00704C36"/>
    <w:rsid w:val="00707748"/>
    <w:rsid w:val="00713749"/>
    <w:rsid w:val="00714517"/>
    <w:rsid w:val="007175CC"/>
    <w:rsid w:val="00717F9B"/>
    <w:rsid w:val="0072106F"/>
    <w:rsid w:val="007227E3"/>
    <w:rsid w:val="00722DE3"/>
    <w:rsid w:val="00724E90"/>
    <w:rsid w:val="00725B7F"/>
    <w:rsid w:val="0072730E"/>
    <w:rsid w:val="00731386"/>
    <w:rsid w:val="00731E33"/>
    <w:rsid w:val="00734D46"/>
    <w:rsid w:val="00743A24"/>
    <w:rsid w:val="00755E7A"/>
    <w:rsid w:val="0076464A"/>
    <w:rsid w:val="007676A4"/>
    <w:rsid w:val="0076776F"/>
    <w:rsid w:val="0077188D"/>
    <w:rsid w:val="007721D3"/>
    <w:rsid w:val="00773679"/>
    <w:rsid w:val="0077489F"/>
    <w:rsid w:val="00780BEE"/>
    <w:rsid w:val="00783411"/>
    <w:rsid w:val="00783EDC"/>
    <w:rsid w:val="007855C8"/>
    <w:rsid w:val="0079192F"/>
    <w:rsid w:val="00795ADF"/>
    <w:rsid w:val="00797BAC"/>
    <w:rsid w:val="007A21FA"/>
    <w:rsid w:val="007A45A8"/>
    <w:rsid w:val="007A562F"/>
    <w:rsid w:val="007A68AD"/>
    <w:rsid w:val="007A7D5D"/>
    <w:rsid w:val="007B13BE"/>
    <w:rsid w:val="007B358E"/>
    <w:rsid w:val="007B47FF"/>
    <w:rsid w:val="007C0A38"/>
    <w:rsid w:val="007C0C9D"/>
    <w:rsid w:val="007C39F5"/>
    <w:rsid w:val="007C4022"/>
    <w:rsid w:val="007D3288"/>
    <w:rsid w:val="007D3385"/>
    <w:rsid w:val="007D6B80"/>
    <w:rsid w:val="007E1D3A"/>
    <w:rsid w:val="007E2253"/>
    <w:rsid w:val="007E2D11"/>
    <w:rsid w:val="007E35E8"/>
    <w:rsid w:val="007E3BE6"/>
    <w:rsid w:val="007E412C"/>
    <w:rsid w:val="007E75CE"/>
    <w:rsid w:val="007F55DF"/>
    <w:rsid w:val="007F5D91"/>
    <w:rsid w:val="007F66AD"/>
    <w:rsid w:val="007F7CD0"/>
    <w:rsid w:val="00801001"/>
    <w:rsid w:val="008013D4"/>
    <w:rsid w:val="00807202"/>
    <w:rsid w:val="00811AB2"/>
    <w:rsid w:val="00815728"/>
    <w:rsid w:val="00820107"/>
    <w:rsid w:val="00820E32"/>
    <w:rsid w:val="00825E9C"/>
    <w:rsid w:val="00826F5E"/>
    <w:rsid w:val="008315E2"/>
    <w:rsid w:val="00837F77"/>
    <w:rsid w:val="00840A42"/>
    <w:rsid w:val="0084127B"/>
    <w:rsid w:val="008426B8"/>
    <w:rsid w:val="0084473F"/>
    <w:rsid w:val="00844DC2"/>
    <w:rsid w:val="00844FC6"/>
    <w:rsid w:val="00854C04"/>
    <w:rsid w:val="00865AE7"/>
    <w:rsid w:val="0086693B"/>
    <w:rsid w:val="008672E4"/>
    <w:rsid w:val="00880538"/>
    <w:rsid w:val="008809A1"/>
    <w:rsid w:val="0088693D"/>
    <w:rsid w:val="00887563"/>
    <w:rsid w:val="00890BE5"/>
    <w:rsid w:val="00892484"/>
    <w:rsid w:val="008958A3"/>
    <w:rsid w:val="00897B64"/>
    <w:rsid w:val="008A1740"/>
    <w:rsid w:val="008B0300"/>
    <w:rsid w:val="008B18EC"/>
    <w:rsid w:val="008B2F32"/>
    <w:rsid w:val="008B38E6"/>
    <w:rsid w:val="008C52ED"/>
    <w:rsid w:val="008D13AE"/>
    <w:rsid w:val="008D213C"/>
    <w:rsid w:val="008D30E4"/>
    <w:rsid w:val="008D48B3"/>
    <w:rsid w:val="008D7168"/>
    <w:rsid w:val="008D7665"/>
    <w:rsid w:val="008E1F47"/>
    <w:rsid w:val="008E45B3"/>
    <w:rsid w:val="008E5013"/>
    <w:rsid w:val="0090096B"/>
    <w:rsid w:val="00900B16"/>
    <w:rsid w:val="009027B0"/>
    <w:rsid w:val="00906A63"/>
    <w:rsid w:val="0090766E"/>
    <w:rsid w:val="0091148A"/>
    <w:rsid w:val="009122A3"/>
    <w:rsid w:val="00912631"/>
    <w:rsid w:val="0091733C"/>
    <w:rsid w:val="00920B73"/>
    <w:rsid w:val="009219E9"/>
    <w:rsid w:val="00926CDD"/>
    <w:rsid w:val="00926F7B"/>
    <w:rsid w:val="0092780F"/>
    <w:rsid w:val="009314AF"/>
    <w:rsid w:val="00934E57"/>
    <w:rsid w:val="00935CAE"/>
    <w:rsid w:val="00942394"/>
    <w:rsid w:val="00945889"/>
    <w:rsid w:val="00950C84"/>
    <w:rsid w:val="009512C8"/>
    <w:rsid w:val="00954BC6"/>
    <w:rsid w:val="009560A0"/>
    <w:rsid w:val="00957893"/>
    <w:rsid w:val="00961059"/>
    <w:rsid w:val="00963AB6"/>
    <w:rsid w:val="009642DC"/>
    <w:rsid w:val="00965E52"/>
    <w:rsid w:val="00970336"/>
    <w:rsid w:val="00971205"/>
    <w:rsid w:val="009737C0"/>
    <w:rsid w:val="00973AD3"/>
    <w:rsid w:val="00980289"/>
    <w:rsid w:val="00981BA0"/>
    <w:rsid w:val="0098366F"/>
    <w:rsid w:val="0099028E"/>
    <w:rsid w:val="00992558"/>
    <w:rsid w:val="009929AE"/>
    <w:rsid w:val="009932C7"/>
    <w:rsid w:val="009A18C8"/>
    <w:rsid w:val="009A60A0"/>
    <w:rsid w:val="009B6710"/>
    <w:rsid w:val="009C4207"/>
    <w:rsid w:val="009C5EB7"/>
    <w:rsid w:val="009D6102"/>
    <w:rsid w:val="009D770E"/>
    <w:rsid w:val="009F1CBB"/>
    <w:rsid w:val="009F2981"/>
    <w:rsid w:val="009F3716"/>
    <w:rsid w:val="009F3CA3"/>
    <w:rsid w:val="009F5C9B"/>
    <w:rsid w:val="00A0217B"/>
    <w:rsid w:val="00A027B2"/>
    <w:rsid w:val="00A0434D"/>
    <w:rsid w:val="00A05393"/>
    <w:rsid w:val="00A05470"/>
    <w:rsid w:val="00A06AD6"/>
    <w:rsid w:val="00A16735"/>
    <w:rsid w:val="00A25223"/>
    <w:rsid w:val="00A25772"/>
    <w:rsid w:val="00A25BE7"/>
    <w:rsid w:val="00A361EA"/>
    <w:rsid w:val="00A36C16"/>
    <w:rsid w:val="00A3767C"/>
    <w:rsid w:val="00A37687"/>
    <w:rsid w:val="00A4055B"/>
    <w:rsid w:val="00A43A0B"/>
    <w:rsid w:val="00A478C2"/>
    <w:rsid w:val="00A53240"/>
    <w:rsid w:val="00A54D67"/>
    <w:rsid w:val="00A5602A"/>
    <w:rsid w:val="00A5642A"/>
    <w:rsid w:val="00A57310"/>
    <w:rsid w:val="00A575E0"/>
    <w:rsid w:val="00A628B7"/>
    <w:rsid w:val="00A64F38"/>
    <w:rsid w:val="00A658E3"/>
    <w:rsid w:val="00A67A18"/>
    <w:rsid w:val="00A70F33"/>
    <w:rsid w:val="00A71137"/>
    <w:rsid w:val="00A832E8"/>
    <w:rsid w:val="00A84395"/>
    <w:rsid w:val="00A8548F"/>
    <w:rsid w:val="00A86B6B"/>
    <w:rsid w:val="00A87366"/>
    <w:rsid w:val="00A87DBA"/>
    <w:rsid w:val="00A901DE"/>
    <w:rsid w:val="00A911D0"/>
    <w:rsid w:val="00A9253E"/>
    <w:rsid w:val="00A9370D"/>
    <w:rsid w:val="00A9583E"/>
    <w:rsid w:val="00A9793E"/>
    <w:rsid w:val="00AB007B"/>
    <w:rsid w:val="00AB0D53"/>
    <w:rsid w:val="00AB4B95"/>
    <w:rsid w:val="00AB57D7"/>
    <w:rsid w:val="00AD1CFE"/>
    <w:rsid w:val="00AD2287"/>
    <w:rsid w:val="00AD25B6"/>
    <w:rsid w:val="00AD4256"/>
    <w:rsid w:val="00AD4BDB"/>
    <w:rsid w:val="00AD7F27"/>
    <w:rsid w:val="00AE0612"/>
    <w:rsid w:val="00AE0912"/>
    <w:rsid w:val="00AE2A35"/>
    <w:rsid w:val="00AE2B07"/>
    <w:rsid w:val="00AE3596"/>
    <w:rsid w:val="00AF4778"/>
    <w:rsid w:val="00AF4BAF"/>
    <w:rsid w:val="00AF68F5"/>
    <w:rsid w:val="00B049D8"/>
    <w:rsid w:val="00B04D0C"/>
    <w:rsid w:val="00B06E38"/>
    <w:rsid w:val="00B07668"/>
    <w:rsid w:val="00B077A2"/>
    <w:rsid w:val="00B130C7"/>
    <w:rsid w:val="00B24EEE"/>
    <w:rsid w:val="00B30BD1"/>
    <w:rsid w:val="00B316F2"/>
    <w:rsid w:val="00B32980"/>
    <w:rsid w:val="00B3561B"/>
    <w:rsid w:val="00B40FAE"/>
    <w:rsid w:val="00B41B7D"/>
    <w:rsid w:val="00B51E28"/>
    <w:rsid w:val="00B52B88"/>
    <w:rsid w:val="00B5346D"/>
    <w:rsid w:val="00B56075"/>
    <w:rsid w:val="00B612F6"/>
    <w:rsid w:val="00B66993"/>
    <w:rsid w:val="00B735D3"/>
    <w:rsid w:val="00B7654B"/>
    <w:rsid w:val="00B76995"/>
    <w:rsid w:val="00B80207"/>
    <w:rsid w:val="00B82270"/>
    <w:rsid w:val="00B8666E"/>
    <w:rsid w:val="00B87124"/>
    <w:rsid w:val="00B90C2D"/>
    <w:rsid w:val="00B90F74"/>
    <w:rsid w:val="00B95530"/>
    <w:rsid w:val="00B968C0"/>
    <w:rsid w:val="00BA1320"/>
    <w:rsid w:val="00BA3AA9"/>
    <w:rsid w:val="00BB329B"/>
    <w:rsid w:val="00BB4309"/>
    <w:rsid w:val="00BB44EC"/>
    <w:rsid w:val="00BC0B37"/>
    <w:rsid w:val="00BC37B8"/>
    <w:rsid w:val="00BC60BA"/>
    <w:rsid w:val="00BD0A65"/>
    <w:rsid w:val="00BD17E1"/>
    <w:rsid w:val="00BD223E"/>
    <w:rsid w:val="00BD31E9"/>
    <w:rsid w:val="00BD5D5C"/>
    <w:rsid w:val="00BD7817"/>
    <w:rsid w:val="00BE019A"/>
    <w:rsid w:val="00BE042D"/>
    <w:rsid w:val="00BE043D"/>
    <w:rsid w:val="00BE5D8D"/>
    <w:rsid w:val="00BE6764"/>
    <w:rsid w:val="00BE6838"/>
    <w:rsid w:val="00BE743E"/>
    <w:rsid w:val="00BF2396"/>
    <w:rsid w:val="00BF4077"/>
    <w:rsid w:val="00BF6FA1"/>
    <w:rsid w:val="00C0051E"/>
    <w:rsid w:val="00C00DE7"/>
    <w:rsid w:val="00C00E41"/>
    <w:rsid w:val="00C0315D"/>
    <w:rsid w:val="00C210AD"/>
    <w:rsid w:val="00C233DD"/>
    <w:rsid w:val="00C249E4"/>
    <w:rsid w:val="00C24C8D"/>
    <w:rsid w:val="00C25401"/>
    <w:rsid w:val="00C25A65"/>
    <w:rsid w:val="00C27288"/>
    <w:rsid w:val="00C31CF9"/>
    <w:rsid w:val="00C32A0D"/>
    <w:rsid w:val="00C362EC"/>
    <w:rsid w:val="00C37ECF"/>
    <w:rsid w:val="00C411CC"/>
    <w:rsid w:val="00C42302"/>
    <w:rsid w:val="00C42CDC"/>
    <w:rsid w:val="00C4318C"/>
    <w:rsid w:val="00C43883"/>
    <w:rsid w:val="00C5097F"/>
    <w:rsid w:val="00C51DB6"/>
    <w:rsid w:val="00C5546A"/>
    <w:rsid w:val="00C604AA"/>
    <w:rsid w:val="00C664A6"/>
    <w:rsid w:val="00C80B0D"/>
    <w:rsid w:val="00C82960"/>
    <w:rsid w:val="00C82B0F"/>
    <w:rsid w:val="00C867AC"/>
    <w:rsid w:val="00C909DD"/>
    <w:rsid w:val="00C90FBE"/>
    <w:rsid w:val="00C96117"/>
    <w:rsid w:val="00CA1FBC"/>
    <w:rsid w:val="00CB08D5"/>
    <w:rsid w:val="00CB1847"/>
    <w:rsid w:val="00CB259B"/>
    <w:rsid w:val="00CB4719"/>
    <w:rsid w:val="00CB4E40"/>
    <w:rsid w:val="00CB59B6"/>
    <w:rsid w:val="00CB6A23"/>
    <w:rsid w:val="00CB79D5"/>
    <w:rsid w:val="00CB7CB8"/>
    <w:rsid w:val="00CC1B01"/>
    <w:rsid w:val="00CC7192"/>
    <w:rsid w:val="00CD042E"/>
    <w:rsid w:val="00CD2A68"/>
    <w:rsid w:val="00CD31DB"/>
    <w:rsid w:val="00CD53EF"/>
    <w:rsid w:val="00CD6A4E"/>
    <w:rsid w:val="00CD7C44"/>
    <w:rsid w:val="00CE00D8"/>
    <w:rsid w:val="00CE1F10"/>
    <w:rsid w:val="00CE34F1"/>
    <w:rsid w:val="00CE491A"/>
    <w:rsid w:val="00CE49DE"/>
    <w:rsid w:val="00CE4E7E"/>
    <w:rsid w:val="00CE774F"/>
    <w:rsid w:val="00CF4D48"/>
    <w:rsid w:val="00CF7190"/>
    <w:rsid w:val="00CF79D9"/>
    <w:rsid w:val="00D06D84"/>
    <w:rsid w:val="00D0798B"/>
    <w:rsid w:val="00D11C8C"/>
    <w:rsid w:val="00D11D61"/>
    <w:rsid w:val="00D12B61"/>
    <w:rsid w:val="00D12CE0"/>
    <w:rsid w:val="00D13D88"/>
    <w:rsid w:val="00D15124"/>
    <w:rsid w:val="00D160BF"/>
    <w:rsid w:val="00D1617B"/>
    <w:rsid w:val="00D16A48"/>
    <w:rsid w:val="00D16B82"/>
    <w:rsid w:val="00D27DD6"/>
    <w:rsid w:val="00D31897"/>
    <w:rsid w:val="00D33BB7"/>
    <w:rsid w:val="00D359CF"/>
    <w:rsid w:val="00D37A8C"/>
    <w:rsid w:val="00D413FD"/>
    <w:rsid w:val="00D46E17"/>
    <w:rsid w:val="00D47334"/>
    <w:rsid w:val="00D50B24"/>
    <w:rsid w:val="00D50F93"/>
    <w:rsid w:val="00D62315"/>
    <w:rsid w:val="00D62854"/>
    <w:rsid w:val="00D63B44"/>
    <w:rsid w:val="00D641D5"/>
    <w:rsid w:val="00D64AB0"/>
    <w:rsid w:val="00D6702C"/>
    <w:rsid w:val="00D72E30"/>
    <w:rsid w:val="00D74F6F"/>
    <w:rsid w:val="00D77368"/>
    <w:rsid w:val="00D84714"/>
    <w:rsid w:val="00D85EC3"/>
    <w:rsid w:val="00D86E5D"/>
    <w:rsid w:val="00D873CA"/>
    <w:rsid w:val="00D91048"/>
    <w:rsid w:val="00D941C3"/>
    <w:rsid w:val="00D95AA6"/>
    <w:rsid w:val="00D96D97"/>
    <w:rsid w:val="00D97A58"/>
    <w:rsid w:val="00DA1A47"/>
    <w:rsid w:val="00DA6BF3"/>
    <w:rsid w:val="00DA7DA8"/>
    <w:rsid w:val="00DB18F0"/>
    <w:rsid w:val="00DB6802"/>
    <w:rsid w:val="00DC0B92"/>
    <w:rsid w:val="00DC5E4D"/>
    <w:rsid w:val="00DC64E8"/>
    <w:rsid w:val="00DC73B4"/>
    <w:rsid w:val="00DC78E6"/>
    <w:rsid w:val="00DD4957"/>
    <w:rsid w:val="00DD760E"/>
    <w:rsid w:val="00DE147D"/>
    <w:rsid w:val="00DE16E1"/>
    <w:rsid w:val="00DE5499"/>
    <w:rsid w:val="00DE5907"/>
    <w:rsid w:val="00DE6BD7"/>
    <w:rsid w:val="00DF042F"/>
    <w:rsid w:val="00DF0DA3"/>
    <w:rsid w:val="00DF502D"/>
    <w:rsid w:val="00E005D9"/>
    <w:rsid w:val="00E0216F"/>
    <w:rsid w:val="00E022AF"/>
    <w:rsid w:val="00E046C1"/>
    <w:rsid w:val="00E07769"/>
    <w:rsid w:val="00E1184F"/>
    <w:rsid w:val="00E124DB"/>
    <w:rsid w:val="00E12738"/>
    <w:rsid w:val="00E131A8"/>
    <w:rsid w:val="00E13ECA"/>
    <w:rsid w:val="00E14DC6"/>
    <w:rsid w:val="00E16254"/>
    <w:rsid w:val="00E16285"/>
    <w:rsid w:val="00E315E5"/>
    <w:rsid w:val="00E31A88"/>
    <w:rsid w:val="00E33977"/>
    <w:rsid w:val="00E34373"/>
    <w:rsid w:val="00E40E0E"/>
    <w:rsid w:val="00E40E90"/>
    <w:rsid w:val="00E41ABD"/>
    <w:rsid w:val="00E41EE0"/>
    <w:rsid w:val="00E46F93"/>
    <w:rsid w:val="00E51513"/>
    <w:rsid w:val="00E51C06"/>
    <w:rsid w:val="00E52A62"/>
    <w:rsid w:val="00E537C3"/>
    <w:rsid w:val="00E537F2"/>
    <w:rsid w:val="00E56383"/>
    <w:rsid w:val="00E60A39"/>
    <w:rsid w:val="00E6165B"/>
    <w:rsid w:val="00E63A61"/>
    <w:rsid w:val="00E650D3"/>
    <w:rsid w:val="00E74970"/>
    <w:rsid w:val="00E84CDD"/>
    <w:rsid w:val="00E90B92"/>
    <w:rsid w:val="00E91F47"/>
    <w:rsid w:val="00E93291"/>
    <w:rsid w:val="00EA02B3"/>
    <w:rsid w:val="00EA03EA"/>
    <w:rsid w:val="00EA0D4D"/>
    <w:rsid w:val="00EA18ED"/>
    <w:rsid w:val="00EA605B"/>
    <w:rsid w:val="00EB563A"/>
    <w:rsid w:val="00EC202B"/>
    <w:rsid w:val="00EC37EF"/>
    <w:rsid w:val="00EC51E4"/>
    <w:rsid w:val="00EC6885"/>
    <w:rsid w:val="00EC6D3E"/>
    <w:rsid w:val="00EC724F"/>
    <w:rsid w:val="00ED0EF2"/>
    <w:rsid w:val="00ED1CCE"/>
    <w:rsid w:val="00ED746A"/>
    <w:rsid w:val="00EE043C"/>
    <w:rsid w:val="00EE0471"/>
    <w:rsid w:val="00EE0A06"/>
    <w:rsid w:val="00EE1F90"/>
    <w:rsid w:val="00EE325A"/>
    <w:rsid w:val="00EF0749"/>
    <w:rsid w:val="00EF083F"/>
    <w:rsid w:val="00EF1338"/>
    <w:rsid w:val="00EF19AD"/>
    <w:rsid w:val="00EF2122"/>
    <w:rsid w:val="00EF34EC"/>
    <w:rsid w:val="00EF6296"/>
    <w:rsid w:val="00EF66E4"/>
    <w:rsid w:val="00EF6D73"/>
    <w:rsid w:val="00EF7A69"/>
    <w:rsid w:val="00F01D2B"/>
    <w:rsid w:val="00F027A3"/>
    <w:rsid w:val="00F0448E"/>
    <w:rsid w:val="00F11186"/>
    <w:rsid w:val="00F151FC"/>
    <w:rsid w:val="00F15F3F"/>
    <w:rsid w:val="00F20CB8"/>
    <w:rsid w:val="00F20FC6"/>
    <w:rsid w:val="00F215DB"/>
    <w:rsid w:val="00F26C33"/>
    <w:rsid w:val="00F307F5"/>
    <w:rsid w:val="00F371CE"/>
    <w:rsid w:val="00F372EB"/>
    <w:rsid w:val="00F45B16"/>
    <w:rsid w:val="00F471DA"/>
    <w:rsid w:val="00F474C5"/>
    <w:rsid w:val="00F50E51"/>
    <w:rsid w:val="00F5151E"/>
    <w:rsid w:val="00F52F70"/>
    <w:rsid w:val="00F5622B"/>
    <w:rsid w:val="00F65945"/>
    <w:rsid w:val="00F66443"/>
    <w:rsid w:val="00F70F88"/>
    <w:rsid w:val="00F722CD"/>
    <w:rsid w:val="00F72F22"/>
    <w:rsid w:val="00F72F89"/>
    <w:rsid w:val="00F73ABD"/>
    <w:rsid w:val="00F753F8"/>
    <w:rsid w:val="00F809C7"/>
    <w:rsid w:val="00F81B93"/>
    <w:rsid w:val="00F82FDF"/>
    <w:rsid w:val="00F86A83"/>
    <w:rsid w:val="00F86B23"/>
    <w:rsid w:val="00F87177"/>
    <w:rsid w:val="00F9077A"/>
    <w:rsid w:val="00F954EB"/>
    <w:rsid w:val="00F95862"/>
    <w:rsid w:val="00F95BC2"/>
    <w:rsid w:val="00F97345"/>
    <w:rsid w:val="00FA1824"/>
    <w:rsid w:val="00FA2318"/>
    <w:rsid w:val="00FB4B48"/>
    <w:rsid w:val="00FB6DF3"/>
    <w:rsid w:val="00FB73A8"/>
    <w:rsid w:val="00FB78D9"/>
    <w:rsid w:val="00FC02BF"/>
    <w:rsid w:val="00FC2A06"/>
    <w:rsid w:val="00FC4B8A"/>
    <w:rsid w:val="00FC4E4B"/>
    <w:rsid w:val="00FC5B55"/>
    <w:rsid w:val="00FC6B0F"/>
    <w:rsid w:val="00FD1782"/>
    <w:rsid w:val="00FE158C"/>
    <w:rsid w:val="00FE5B9F"/>
    <w:rsid w:val="00FE67B2"/>
    <w:rsid w:val="00FF0D46"/>
    <w:rsid w:val="00FF4E43"/>
    <w:rsid w:val="00FF5279"/>
    <w:rsid w:val="00FF58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6AD"/>
    <w:rPr>
      <w:rFonts w:ascii="Times New Roman" w:eastAsia="Times New Roman" w:hAnsi="Times New Roman"/>
      <w:sz w:val="20"/>
      <w:szCs w:val="20"/>
    </w:rPr>
  </w:style>
  <w:style w:type="paragraph" w:styleId="Heading2">
    <w:name w:val="heading 2"/>
    <w:basedOn w:val="Normal"/>
    <w:next w:val="Normal"/>
    <w:link w:val="Heading2Char"/>
    <w:uiPriority w:val="99"/>
    <w:qFormat/>
    <w:rsid w:val="007F66AD"/>
    <w:pPr>
      <w:keepNext/>
      <w:ind w:left="-567" w:firstLine="567"/>
      <w:jc w:val="both"/>
      <w:outlineLvl w:val="1"/>
    </w:pPr>
    <w:rPr>
      <w:b/>
      <w:bCs/>
      <w:sz w:val="28"/>
      <w:szCs w:val="28"/>
    </w:rPr>
  </w:style>
  <w:style w:type="paragraph" w:styleId="Heading6">
    <w:name w:val="heading 6"/>
    <w:basedOn w:val="Normal"/>
    <w:next w:val="Normal"/>
    <w:link w:val="Heading6Char"/>
    <w:uiPriority w:val="99"/>
    <w:qFormat/>
    <w:rsid w:val="007F66AD"/>
    <w:pPr>
      <w:keepNext/>
      <w:ind w:left="-567"/>
      <w:jc w:val="both"/>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7F66AD"/>
    <w:rPr>
      <w:rFonts w:ascii="Times New Roman" w:hAnsi="Times New Roman" w:cs="Times New Roman"/>
      <w:b/>
      <w:bCs/>
      <w:sz w:val="20"/>
      <w:szCs w:val="20"/>
      <w:lang w:eastAsia="ru-RU"/>
    </w:rPr>
  </w:style>
  <w:style w:type="character" w:customStyle="1" w:styleId="Heading6Char">
    <w:name w:val="Heading 6 Char"/>
    <w:basedOn w:val="DefaultParagraphFont"/>
    <w:link w:val="Heading6"/>
    <w:uiPriority w:val="99"/>
    <w:locked/>
    <w:rsid w:val="007F66AD"/>
    <w:rPr>
      <w:rFonts w:ascii="Times New Roman" w:hAnsi="Times New Roman" w:cs="Times New Roman"/>
      <w:b/>
      <w:bCs/>
      <w:sz w:val="20"/>
      <w:szCs w:val="20"/>
      <w:lang w:eastAsia="ru-RU"/>
    </w:rPr>
  </w:style>
  <w:style w:type="paragraph" w:styleId="Title">
    <w:name w:val="Title"/>
    <w:basedOn w:val="Normal"/>
    <w:link w:val="TitleChar"/>
    <w:uiPriority w:val="99"/>
    <w:qFormat/>
    <w:rsid w:val="007F66AD"/>
    <w:pPr>
      <w:ind w:left="-567" w:firstLine="567"/>
      <w:jc w:val="center"/>
    </w:pPr>
    <w:rPr>
      <w:b/>
      <w:bCs/>
      <w:sz w:val="28"/>
      <w:szCs w:val="28"/>
    </w:rPr>
  </w:style>
  <w:style w:type="character" w:customStyle="1" w:styleId="TitleChar">
    <w:name w:val="Title Char"/>
    <w:basedOn w:val="DefaultParagraphFont"/>
    <w:link w:val="Title"/>
    <w:uiPriority w:val="99"/>
    <w:locked/>
    <w:rsid w:val="007F66AD"/>
    <w:rPr>
      <w:rFonts w:ascii="Times New Roman" w:hAnsi="Times New Roman" w:cs="Times New Roman"/>
      <w:b/>
      <w:bCs/>
      <w:sz w:val="20"/>
      <w:szCs w:val="20"/>
      <w:lang w:eastAsia="ru-RU"/>
    </w:rPr>
  </w:style>
  <w:style w:type="paragraph" w:styleId="BodyText">
    <w:name w:val="Body Text"/>
    <w:basedOn w:val="Normal"/>
    <w:link w:val="BodyTextChar"/>
    <w:uiPriority w:val="99"/>
    <w:semiHidden/>
    <w:rsid w:val="007F66AD"/>
    <w:rPr>
      <w:sz w:val="28"/>
      <w:szCs w:val="28"/>
    </w:rPr>
  </w:style>
  <w:style w:type="character" w:customStyle="1" w:styleId="BodyTextChar">
    <w:name w:val="Body Text Char"/>
    <w:basedOn w:val="DefaultParagraphFont"/>
    <w:link w:val="BodyText"/>
    <w:uiPriority w:val="99"/>
    <w:semiHidden/>
    <w:locked/>
    <w:rsid w:val="007F66AD"/>
    <w:rPr>
      <w:rFonts w:ascii="Times New Roman" w:hAnsi="Times New Roman" w:cs="Times New Roman"/>
      <w:sz w:val="20"/>
      <w:szCs w:val="20"/>
      <w:lang w:eastAsia="ru-RU"/>
    </w:rPr>
  </w:style>
  <w:style w:type="paragraph" w:styleId="BodyText2">
    <w:name w:val="Body Text 2"/>
    <w:basedOn w:val="Normal"/>
    <w:link w:val="BodyText2Char"/>
    <w:uiPriority w:val="99"/>
    <w:semiHidden/>
    <w:rsid w:val="007F66AD"/>
    <w:pPr>
      <w:jc w:val="both"/>
    </w:pPr>
    <w:rPr>
      <w:sz w:val="28"/>
      <w:szCs w:val="28"/>
    </w:rPr>
  </w:style>
  <w:style w:type="character" w:customStyle="1" w:styleId="BodyText2Char">
    <w:name w:val="Body Text 2 Char"/>
    <w:basedOn w:val="DefaultParagraphFont"/>
    <w:link w:val="BodyText2"/>
    <w:uiPriority w:val="99"/>
    <w:semiHidden/>
    <w:locked/>
    <w:rsid w:val="007F66AD"/>
    <w:rPr>
      <w:rFonts w:ascii="Times New Roman" w:hAnsi="Times New Roman" w:cs="Times New Roman"/>
      <w:sz w:val="20"/>
      <w:szCs w:val="20"/>
      <w:lang w:eastAsia="ru-RU"/>
    </w:rPr>
  </w:style>
  <w:style w:type="paragraph" w:styleId="Header">
    <w:name w:val="header"/>
    <w:basedOn w:val="Normal"/>
    <w:link w:val="HeaderChar"/>
    <w:uiPriority w:val="99"/>
    <w:semiHidden/>
    <w:rsid w:val="007F66AD"/>
    <w:pPr>
      <w:tabs>
        <w:tab w:val="center" w:pos="4677"/>
        <w:tab w:val="right" w:pos="9355"/>
      </w:tabs>
    </w:pPr>
  </w:style>
  <w:style w:type="character" w:customStyle="1" w:styleId="HeaderChar">
    <w:name w:val="Header Char"/>
    <w:basedOn w:val="DefaultParagraphFont"/>
    <w:link w:val="Header"/>
    <w:uiPriority w:val="99"/>
    <w:semiHidden/>
    <w:locked/>
    <w:rsid w:val="007F66AD"/>
    <w:rPr>
      <w:rFonts w:ascii="Times New Roman" w:hAnsi="Times New Roman" w:cs="Times New Roman"/>
      <w:sz w:val="20"/>
      <w:szCs w:val="20"/>
      <w:lang w:eastAsia="ru-RU"/>
    </w:rPr>
  </w:style>
  <w:style w:type="character" w:styleId="PageNumber">
    <w:name w:val="page number"/>
    <w:basedOn w:val="DefaultParagraphFont"/>
    <w:uiPriority w:val="99"/>
    <w:semiHidden/>
    <w:rsid w:val="007F66AD"/>
  </w:style>
  <w:style w:type="paragraph" w:styleId="NoSpacing">
    <w:name w:val="No Spacing"/>
    <w:uiPriority w:val="99"/>
    <w:qFormat/>
    <w:rsid w:val="007F66AD"/>
    <w:pPr>
      <w:suppressAutoHyphens/>
    </w:pPr>
    <w:rPr>
      <w:rFonts w:cs="Calibri"/>
      <w:lang w:eastAsia="zh-CN"/>
    </w:rPr>
  </w:style>
  <w:style w:type="paragraph" w:customStyle="1" w:styleId="3">
    <w:name w:val="Знак Знак3 Знак Знак Знак Знак Знак Знак Знак Знак Знак"/>
    <w:basedOn w:val="Normal"/>
    <w:uiPriority w:val="99"/>
    <w:rsid w:val="007F66AD"/>
    <w:pPr>
      <w:spacing w:after="160" w:line="240" w:lineRule="exact"/>
    </w:pPr>
    <w:rPr>
      <w:rFonts w:ascii="Verdana" w:hAnsi="Verdana" w:cs="Verdana"/>
      <w:sz w:val="24"/>
      <w:szCs w:val="24"/>
      <w:lang w:val="en-US" w:eastAsia="en-US"/>
    </w:rPr>
  </w:style>
  <w:style w:type="character" w:customStyle="1" w:styleId="a">
    <w:name w:val="Основной текст + Полужирный"/>
    <w:uiPriority w:val="99"/>
    <w:rsid w:val="007F66AD"/>
    <w:rPr>
      <w:b/>
      <w:bCs/>
      <w:sz w:val="26"/>
      <w:szCs w:val="26"/>
    </w:rPr>
  </w:style>
  <w:style w:type="paragraph" w:customStyle="1" w:styleId="31">
    <w:name w:val="Знак Знак3 Знак Знак Знак Знак Знак Знак Знак Знак Знак1"/>
    <w:basedOn w:val="Normal"/>
    <w:uiPriority w:val="99"/>
    <w:rsid w:val="00ED1CCE"/>
    <w:pPr>
      <w:spacing w:after="160" w:line="240" w:lineRule="exact"/>
    </w:pPr>
    <w:rPr>
      <w:rFonts w:ascii="Verdana" w:hAnsi="Verdana" w:cs="Verdana"/>
      <w:sz w:val="24"/>
      <w:szCs w:val="24"/>
      <w:lang w:val="en-US" w:eastAsia="en-US"/>
    </w:rPr>
  </w:style>
  <w:style w:type="paragraph" w:styleId="BalloonText">
    <w:name w:val="Balloon Text"/>
    <w:basedOn w:val="Normal"/>
    <w:link w:val="BalloonTextChar"/>
    <w:uiPriority w:val="99"/>
    <w:semiHidden/>
    <w:rsid w:val="00B90F7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90F74"/>
    <w:rPr>
      <w:rFonts w:ascii="Tahoma" w:hAnsi="Tahoma" w:cs="Tahoma"/>
      <w:sz w:val="16"/>
      <w:szCs w:val="16"/>
      <w:lang w:eastAsia="ru-RU"/>
    </w:rPr>
  </w:style>
  <w:style w:type="paragraph" w:customStyle="1" w:styleId="a0">
    <w:name w:val="Знак Знак Знак Знак Знак"/>
    <w:basedOn w:val="Normal"/>
    <w:uiPriority w:val="99"/>
    <w:rsid w:val="0039315A"/>
    <w:rPr>
      <w:rFonts w:ascii="Verdana" w:hAnsi="Verdana" w:cs="Verdana"/>
      <w:lang w:val="en-US" w:eastAsia="en-US"/>
    </w:rPr>
  </w:style>
  <w:style w:type="paragraph" w:customStyle="1" w:styleId="ConsPlusNormal">
    <w:name w:val="ConsPlusNormal"/>
    <w:uiPriority w:val="99"/>
    <w:rsid w:val="00B316F2"/>
    <w:pPr>
      <w:autoSpaceDE w:val="0"/>
      <w:autoSpaceDN w:val="0"/>
      <w:adjustRightInd w:val="0"/>
    </w:pPr>
    <w:rPr>
      <w:rFonts w:ascii="Times New Roman" w:hAnsi="Times New Roman"/>
      <w:sz w:val="28"/>
      <w:szCs w:val="28"/>
      <w:lang w:eastAsia="en-US"/>
    </w:rPr>
  </w:style>
  <w:style w:type="paragraph" w:customStyle="1" w:styleId="p21">
    <w:name w:val="p21"/>
    <w:basedOn w:val="Normal"/>
    <w:uiPriority w:val="99"/>
    <w:rsid w:val="004E2C0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Pages>
  <Words>1976</Words>
  <Characters>11266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Ирина</dc:creator>
  <cp:keywords/>
  <dc:description/>
  <cp:lastModifiedBy>Крылова</cp:lastModifiedBy>
  <cp:revision>2</cp:revision>
  <cp:lastPrinted>2023-06-21T06:37:00Z</cp:lastPrinted>
  <dcterms:created xsi:type="dcterms:W3CDTF">2023-11-13T07:38:00Z</dcterms:created>
  <dcterms:modified xsi:type="dcterms:W3CDTF">2023-11-13T07:38:00Z</dcterms:modified>
</cp:coreProperties>
</file>